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D30DC" w14:textId="4E0165C0" w:rsidR="00554E1E" w:rsidRPr="00E67224" w:rsidRDefault="63C95B02" w:rsidP="267C1C5C">
      <w:pPr>
        <w:spacing w:before="100" w:beforeAutospacing="1" w:after="100" w:afterAutospacing="1" w:line="360" w:lineRule="auto"/>
        <w:jc w:val="right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Załącznik nr </w:t>
      </w:r>
      <w:r w:rsidR="230E6E46" w:rsidRPr="267C1C5C">
        <w:rPr>
          <w:rFonts w:asciiTheme="minorHAnsi" w:eastAsiaTheme="minorEastAsia" w:hAnsiTheme="minorHAnsi" w:cstheme="minorBidi"/>
          <w:sz w:val="22"/>
          <w:szCs w:val="22"/>
        </w:rPr>
        <w:t>4</w:t>
      </w:r>
    </w:p>
    <w:p w14:paraId="4434C96D" w14:textId="77777777" w:rsidR="005A044D" w:rsidRPr="00E67224" w:rsidRDefault="005A044D" w:rsidP="267C1C5C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2A11F6CF" w14:textId="77777777" w:rsidR="00AB5B6A" w:rsidRPr="00E67224" w:rsidRDefault="5E5A3A94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D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>o</w:t>
      </w:r>
      <w:r w:rsidR="30563BBC" w:rsidRPr="267C1C5C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0E363373" w14:textId="77777777" w:rsidR="00AB5B6A" w:rsidRPr="00E67224" w:rsidRDefault="40AF1CB9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FUNDACJI ROZWOJU </w:t>
      </w:r>
      <w:r w:rsidR="51A53444" w:rsidRPr="267C1C5C">
        <w:rPr>
          <w:rFonts w:asciiTheme="minorHAnsi" w:eastAsiaTheme="minorEastAsia" w:hAnsiTheme="minorHAnsi" w:cstheme="minorBidi"/>
          <w:sz w:val="22"/>
          <w:szCs w:val="22"/>
        </w:rPr>
        <w:t>SYSTEMU EDUKACJI</w:t>
      </w:r>
    </w:p>
    <w:p w14:paraId="50608ADC" w14:textId="77777777" w:rsidR="00380159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ALEJE JEROZOLIMSKIE 142A</w:t>
      </w:r>
    </w:p>
    <w:p w14:paraId="1E0222D8" w14:textId="321AF859" w:rsidR="00B41A10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02-305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1B42470B" w:rsidRPr="267C1C5C">
        <w:rPr>
          <w:rFonts w:asciiTheme="minorHAnsi" w:eastAsiaTheme="minorEastAsia" w:hAnsiTheme="minorHAnsi" w:cstheme="minorBidi"/>
          <w:sz w:val="22"/>
          <w:szCs w:val="22"/>
        </w:rPr>
        <w:t>WARSZAWA</w:t>
      </w:r>
      <w:r w:rsidR="5E5A3A94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57A00F64" w14:textId="77777777" w:rsidR="008B7BE6" w:rsidRDefault="008B7BE6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19C3A01D" w14:textId="77777777" w:rsidR="00440472" w:rsidRPr="00E67224" w:rsidRDefault="0044047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52FF7AA1" w14:textId="0CD161C2" w:rsidR="00B41A10" w:rsidRPr="00673321" w:rsidRDefault="57C778C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O</w:t>
      </w:r>
      <w:r w:rsidR="7BCF9735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FERT</w:t>
      </w:r>
      <w:r w:rsidR="569F3198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A</w:t>
      </w:r>
    </w:p>
    <w:p w14:paraId="49A6E24B" w14:textId="77777777" w:rsidR="00673321" w:rsidRDefault="00673321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</w:p>
    <w:p w14:paraId="47603BD8" w14:textId="561047FF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Ja/ My, niżej podpisani: </w:t>
      </w:r>
    </w:p>
    <w:p w14:paraId="51E49879" w14:textId="77777777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 </w:t>
      </w:r>
    </w:p>
    <w:p w14:paraId="49BA2CFA" w14:textId="77777777" w:rsidR="00673321" w:rsidRPr="00673321" w:rsidRDefault="3E459ADD" w:rsidP="267C1C5C">
      <w:pPr>
        <w:pStyle w:val="Tekstpodstawowy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</w:t>
      </w:r>
    </w:p>
    <w:p w14:paraId="065C568E" w14:textId="77777777" w:rsidR="00673321" w:rsidRPr="00673321" w:rsidRDefault="00673321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</w:rPr>
      </w:pPr>
    </w:p>
    <w:p w14:paraId="1F712FFF" w14:textId="77777777" w:rsidR="00673321" w:rsidRPr="00673321" w:rsidRDefault="3E459ADD" w:rsidP="267C1C5C">
      <w:pPr>
        <w:pStyle w:val="Tekstpodstawowy"/>
        <w:spacing w:line="360" w:lineRule="auto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 xml:space="preserve">działając w imieniu i na rzecz Wykonawcy/wykonawców występujących wspólnie: </w:t>
      </w:r>
    </w:p>
    <w:p w14:paraId="544B1C22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..................................................................................................................................................................</w:t>
      </w:r>
    </w:p>
    <w:p w14:paraId="60831DAA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(Zarejestrowana nazwa Wykonawcy/ pełnomocnika wykonawców występujących wspólnie)</w:t>
      </w:r>
    </w:p>
    <w:p w14:paraId="2115F061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................................................................................................................................................…………..</w:t>
      </w:r>
    </w:p>
    <w:p w14:paraId="61B3891C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(Zarejestrowany adres Wykonawcy/ pełnomocnika wykonawców występujących wspólnie)</w:t>
      </w:r>
    </w:p>
    <w:p w14:paraId="3F9FE923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................................................................                 ........................................................................... </w:t>
      </w:r>
    </w:p>
    <w:p w14:paraId="74BFC81E" w14:textId="5B8CED03" w:rsidR="00673321" w:rsidRPr="00673321" w:rsidRDefault="3E459ADD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(Numer telefonu/ numer faxu) </w:t>
      </w:r>
      <w:r w:rsidR="00673321">
        <w:tab/>
      </w:r>
      <w:r w:rsidR="00673321">
        <w:tab/>
      </w:r>
      <w:r w:rsidR="00673321">
        <w:tab/>
      </w:r>
      <w:r w:rsidR="00673321">
        <w:tab/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                  </w:t>
      </w:r>
      <w:proofErr w:type="gramStart"/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 </w:t>
      </w:r>
      <w:r w:rsidR="405A94B8"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</w:t>
      </w:r>
      <w:proofErr w:type="gramEnd"/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Adres e-mail)</w:t>
      </w:r>
    </w:p>
    <w:p w14:paraId="7C6D1005" w14:textId="77777777" w:rsidR="00673321" w:rsidRPr="00321339" w:rsidRDefault="00673321" w:rsidP="267C1C5C">
      <w:pPr>
        <w:pStyle w:val="Tekstpodstawowy"/>
        <w:jc w:val="center"/>
        <w:rPr>
          <w:rFonts w:asciiTheme="minorHAnsi" w:eastAsiaTheme="minorEastAsia" w:hAnsiTheme="minorHAnsi" w:cstheme="minorBidi"/>
          <w:i/>
          <w:iCs/>
        </w:rPr>
      </w:pPr>
    </w:p>
    <w:p w14:paraId="7F0C8A05" w14:textId="77777777" w:rsidR="00673321" w:rsidRPr="00321339" w:rsidRDefault="3E459ADD" w:rsidP="267C1C5C">
      <w:pPr>
        <w:pStyle w:val="Tekstpodstawowy"/>
        <w:jc w:val="center"/>
        <w:rPr>
          <w:rFonts w:asciiTheme="minorHAnsi" w:eastAsiaTheme="minorEastAsia" w:hAnsiTheme="minorHAnsi" w:cstheme="minorBidi"/>
          <w:i/>
          <w:iCs/>
        </w:rPr>
      </w:pPr>
      <w:r w:rsidRPr="267C1C5C">
        <w:rPr>
          <w:rFonts w:asciiTheme="minorHAnsi" w:eastAsiaTheme="minorEastAsia" w:hAnsiTheme="minorHAnsi" w:cstheme="minorBidi"/>
          <w:i/>
          <w:iCs/>
        </w:rPr>
        <w:t xml:space="preserve"> </w:t>
      </w:r>
    </w:p>
    <w:p w14:paraId="77165126" w14:textId="325076D4" w:rsidR="005953D9" w:rsidRPr="00E67224" w:rsidRDefault="1250FD73" w:rsidP="267C1C5C">
      <w:pPr>
        <w:pStyle w:val="Tekstpodstawowy"/>
        <w:spacing w:after="120"/>
        <w:rPr>
          <w:rFonts w:asciiTheme="minorHAnsi" w:eastAsiaTheme="minorEastAsia" w:hAnsiTheme="minorHAnsi" w:cstheme="minorBidi"/>
        </w:rPr>
      </w:pPr>
      <w:r w:rsidRPr="59740065">
        <w:rPr>
          <w:rFonts w:asciiTheme="minorHAnsi" w:eastAsiaTheme="minorEastAsia" w:hAnsiTheme="minorHAnsi" w:cstheme="minorBidi"/>
          <w:b w:val="0"/>
          <w:bCs w:val="0"/>
        </w:rPr>
        <w:t>w odpowiedzi na zapytanie ofertowe</w:t>
      </w:r>
      <w:r w:rsidR="655ABB3D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151B50CB" w:rsidRPr="59740065">
        <w:rPr>
          <w:rFonts w:asciiTheme="minorHAnsi" w:eastAsiaTheme="minorEastAsia" w:hAnsiTheme="minorHAnsi" w:cstheme="minorBidi"/>
          <w:b w:val="0"/>
          <w:bCs w:val="0"/>
        </w:rPr>
        <w:t xml:space="preserve">na </w:t>
      </w:r>
      <w:r w:rsidR="275BDB4B" w:rsidRPr="59740065">
        <w:rPr>
          <w:rFonts w:asciiTheme="minorHAnsi" w:eastAsiaTheme="minorEastAsia" w:hAnsiTheme="minorHAnsi" w:cstheme="minorBidi"/>
        </w:rPr>
        <w:t xml:space="preserve">ekspertów konkursów regionalnych </w:t>
      </w:r>
      <w:proofErr w:type="spellStart"/>
      <w:r w:rsidR="275BDB4B" w:rsidRPr="59740065">
        <w:rPr>
          <w:rFonts w:asciiTheme="minorHAnsi" w:eastAsiaTheme="minorEastAsia" w:hAnsiTheme="minorHAnsi" w:cstheme="minorBidi"/>
        </w:rPr>
        <w:t>SkillsPoland</w:t>
      </w:r>
      <w:proofErr w:type="spellEnd"/>
      <w:r w:rsidR="275BDB4B" w:rsidRPr="59740065">
        <w:rPr>
          <w:rFonts w:asciiTheme="minorHAnsi" w:eastAsiaTheme="minorEastAsia" w:hAnsiTheme="minorHAnsi" w:cstheme="minorBidi"/>
        </w:rPr>
        <w:t xml:space="preserve"> 202</w:t>
      </w:r>
      <w:r w:rsidR="1D4C2699" w:rsidRPr="59740065">
        <w:rPr>
          <w:rFonts w:asciiTheme="minorHAnsi" w:eastAsiaTheme="minorEastAsia" w:hAnsiTheme="minorHAnsi" w:cstheme="minorBidi"/>
        </w:rPr>
        <w:t>6</w:t>
      </w:r>
      <w:r w:rsidR="65D72882" w:rsidRPr="59740065">
        <w:rPr>
          <w:rFonts w:asciiTheme="minorHAnsi" w:eastAsiaTheme="minorEastAsia" w:hAnsiTheme="minorHAnsi" w:cstheme="minorBidi"/>
          <w:b w:val="0"/>
          <w:bCs w:val="0"/>
        </w:rPr>
        <w:t>,</w:t>
      </w:r>
      <w:r w:rsidR="37ADA130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>składam</w:t>
      </w:r>
      <w:r w:rsidR="5CAAADB0" w:rsidRPr="59740065">
        <w:rPr>
          <w:rFonts w:asciiTheme="minorHAnsi" w:eastAsiaTheme="minorEastAsia" w:hAnsiTheme="minorHAnsi" w:cstheme="minorBidi"/>
          <w:b w:val="0"/>
          <w:bCs w:val="0"/>
        </w:rPr>
        <w:t>/y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 xml:space="preserve"> niniejszą ofertę</w:t>
      </w:r>
      <w:r w:rsidR="699CD760" w:rsidRPr="59740065">
        <w:rPr>
          <w:rFonts w:asciiTheme="minorHAnsi" w:eastAsiaTheme="minorEastAsia" w:hAnsiTheme="minorHAnsi" w:cstheme="minorBidi"/>
          <w:b w:val="0"/>
          <w:bCs w:val="0"/>
        </w:rPr>
        <w:t>.</w:t>
      </w:r>
    </w:p>
    <w:p w14:paraId="73DD6C4C" w14:textId="70F07218" w:rsidR="000109CE" w:rsidRDefault="40564574" w:rsidP="201C1A70">
      <w:pPr>
        <w:pStyle w:val="Tekstpodstawowy2"/>
        <w:numPr>
          <w:ilvl w:val="0"/>
          <w:numId w:val="48"/>
        </w:numPr>
        <w:tabs>
          <w:tab w:val="clear" w:pos="567"/>
        </w:tabs>
        <w:autoSpaceDE/>
        <w:autoSpaceDN/>
        <w:spacing w:after="120" w:line="240" w:lineRule="auto"/>
        <w:ind w:left="284" w:right="380" w:hanging="284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>Oferuj</w:t>
      </w:r>
      <w:r w:rsidR="689AA04F" w:rsidRPr="201C1A70">
        <w:rPr>
          <w:rFonts w:asciiTheme="minorHAnsi" w:eastAsiaTheme="minorEastAsia" w:hAnsiTheme="minorHAnsi" w:cstheme="minorBidi"/>
          <w:sz w:val="22"/>
          <w:szCs w:val="22"/>
        </w:rPr>
        <w:t>ę</w:t>
      </w:r>
      <w:r w:rsidR="17DF91E3" w:rsidRPr="201C1A70">
        <w:rPr>
          <w:rFonts w:asciiTheme="minorHAnsi" w:eastAsiaTheme="minorEastAsia" w:hAnsiTheme="minorHAnsi" w:cstheme="minorBidi"/>
          <w:sz w:val="22"/>
          <w:szCs w:val="22"/>
        </w:rPr>
        <w:t>/oferujemy</w:t>
      </w:r>
      <w:r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99CD760" w:rsidRPr="201C1A70">
        <w:rPr>
          <w:rFonts w:asciiTheme="minorHAnsi" w:eastAsiaTheme="minorEastAsia" w:hAnsiTheme="minorHAnsi" w:cstheme="minorBidi"/>
          <w:sz w:val="22"/>
          <w:szCs w:val="22"/>
        </w:rPr>
        <w:t>realizację przedmiotu zamówienia</w:t>
      </w:r>
      <w:r w:rsidR="3204FF2A" w:rsidRPr="201C1A70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7445C56E" w14:textId="77777777" w:rsidR="00440472" w:rsidRDefault="00440472" w:rsidP="59740065">
      <w:pPr>
        <w:pStyle w:val="Tekstpodstawowy2"/>
        <w:autoSpaceDE/>
        <w:autoSpaceDN/>
        <w:spacing w:after="120" w:line="240" w:lineRule="auto"/>
        <w:ind w:right="380"/>
        <w:rPr>
          <w:rFonts w:asciiTheme="minorHAnsi" w:eastAsiaTheme="minorEastAsia" w:hAnsiTheme="minorHAnsi" w:cstheme="minorBidi"/>
          <w:sz w:val="22"/>
          <w:szCs w:val="22"/>
        </w:rPr>
      </w:pPr>
    </w:p>
    <w:p w14:paraId="25A06683" w14:textId="18971F14" w:rsidR="0082395E" w:rsidRPr="00132D28" w:rsidRDefault="0082395E" w:rsidP="59740065">
      <w:pPr>
        <w:pStyle w:val="Tekstpodstawowy2"/>
        <w:spacing w:after="120" w:line="240" w:lineRule="auto"/>
        <w:ind w:left="284" w:right="380"/>
        <w:rPr>
          <w:rFonts w:asciiTheme="minorHAnsi" w:eastAsiaTheme="minorEastAsia" w:hAnsiTheme="minorHAnsi" w:cstheme="minorBidi"/>
          <w:sz w:val="22"/>
          <w:szCs w:val="22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3969"/>
      </w:tblGrid>
      <w:tr w:rsidR="009A09C5" w:rsidRPr="00321339" w14:paraId="0119051E" w14:textId="77777777" w:rsidTr="267C1C5C">
        <w:tc>
          <w:tcPr>
            <w:tcW w:w="4957" w:type="dxa"/>
            <w:shd w:val="clear" w:color="auto" w:fill="B4C6E7"/>
          </w:tcPr>
          <w:p w14:paraId="4F8AFD87" w14:textId="77777777" w:rsidR="009A09C5" w:rsidRPr="0082395E" w:rsidRDefault="009A09C5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222D1124" w14:textId="77777777" w:rsidR="009A09C5" w:rsidRPr="0082395E" w:rsidRDefault="3AE78CF9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Przedmiot zamówienia</w:t>
            </w:r>
          </w:p>
        </w:tc>
        <w:tc>
          <w:tcPr>
            <w:tcW w:w="3969" w:type="dxa"/>
            <w:shd w:val="clear" w:color="auto" w:fill="B4C6E7"/>
          </w:tcPr>
          <w:p w14:paraId="2BBD020F" w14:textId="77777777" w:rsidR="009A09C5" w:rsidRPr="0082395E" w:rsidRDefault="009A09C5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0D04C4E8" w14:textId="77777777" w:rsidR="009A09C5" w:rsidRPr="0082395E" w:rsidRDefault="3AE78CF9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Cena oferty brutto</w:t>
            </w:r>
          </w:p>
          <w:p w14:paraId="0002A8F9" w14:textId="44484F8E" w:rsidR="009A09C5" w:rsidRPr="0082395E" w:rsidRDefault="009A09C5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</w:tc>
      </w:tr>
      <w:tr w:rsidR="009A09C5" w:rsidRPr="00321339" w14:paraId="2E47E584" w14:textId="77777777" w:rsidTr="267C1C5C">
        <w:trPr>
          <w:trHeight w:val="1042"/>
        </w:trPr>
        <w:tc>
          <w:tcPr>
            <w:tcW w:w="4957" w:type="dxa"/>
          </w:tcPr>
          <w:p w14:paraId="37E60D44" w14:textId="77777777" w:rsidR="009A09C5" w:rsidRPr="0082395E" w:rsidRDefault="009A09C5" w:rsidP="267C1C5C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0F97C850" w14:textId="23AE6C76" w:rsidR="009A09C5" w:rsidRPr="0082395E" w:rsidRDefault="3AE78CF9" w:rsidP="267C1C5C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Ekspert główny w dziedzini</w:t>
            </w:r>
            <w:r w:rsidR="7526F117"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 xml:space="preserve">e </w:t>
            </w:r>
            <w:r w:rsidR="00144BF0" w:rsidRPr="00144BF0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Mechanika pojazdów rolniczych i budowlanych</w:t>
            </w:r>
          </w:p>
        </w:tc>
        <w:tc>
          <w:tcPr>
            <w:tcW w:w="3969" w:type="dxa"/>
          </w:tcPr>
          <w:p w14:paraId="5B001C3B" w14:textId="77777777" w:rsidR="009A09C5" w:rsidRPr="0082395E" w:rsidRDefault="009A09C5" w:rsidP="267C1C5C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</w:tc>
      </w:tr>
    </w:tbl>
    <w:p w14:paraId="2C09EFFD" w14:textId="2BB7F9E9" w:rsidR="009A09C5" w:rsidRDefault="5BD48581" w:rsidP="3BB957BB">
      <w:pPr>
        <w:pStyle w:val="Tekstpodstawowy2"/>
        <w:autoSpaceDE/>
        <w:autoSpaceDN/>
        <w:spacing w:after="120" w:line="240" w:lineRule="auto"/>
        <w:ind w:right="380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    </w:t>
      </w:r>
    </w:p>
    <w:p w14:paraId="27FEFB23" w14:textId="78900579" w:rsidR="00C13D22" w:rsidRPr="00E9429E" w:rsidRDefault="3AE78CF9" w:rsidP="00C212EF">
      <w:pPr>
        <w:autoSpaceDE/>
        <w:autoSpaceDN/>
        <w:spacing w:after="120"/>
        <w:rPr>
          <w:rFonts w:asciiTheme="minorHAnsi" w:eastAsiaTheme="minorEastAsia" w:hAnsiTheme="minorHAnsi" w:cstheme="minorBidi"/>
          <w:sz w:val="22"/>
          <w:szCs w:val="22"/>
        </w:rPr>
      </w:pPr>
      <w:r>
        <w:br w:type="page"/>
      </w:r>
      <w:r w:rsidR="1D54F3C7" w:rsidRPr="201C1A70">
        <w:rPr>
          <w:rFonts w:asciiTheme="minorHAnsi" w:eastAsiaTheme="minorEastAsia" w:hAnsiTheme="minorHAnsi" w:cstheme="minorBidi"/>
          <w:sz w:val="22"/>
          <w:szCs w:val="22"/>
        </w:rPr>
        <w:lastRenderedPageBreak/>
        <w:t>Posiadane w</w:t>
      </w:r>
      <w:r w:rsidR="0A9476B8" w:rsidRPr="201C1A70">
        <w:rPr>
          <w:rFonts w:asciiTheme="minorHAnsi" w:eastAsiaTheme="minorEastAsia" w:hAnsiTheme="minorHAnsi" w:cstheme="minorBidi"/>
          <w:sz w:val="22"/>
          <w:szCs w:val="22"/>
        </w:rPr>
        <w:t xml:space="preserve">iedza i doświadczenie </w:t>
      </w:r>
      <w:r w:rsidR="33909AF7" w:rsidRPr="201C1A70">
        <w:rPr>
          <w:rFonts w:asciiTheme="minorHAnsi" w:eastAsiaTheme="minorEastAsia" w:hAnsiTheme="minorHAnsi" w:cstheme="minorBidi"/>
          <w:sz w:val="22"/>
          <w:szCs w:val="22"/>
        </w:rPr>
        <w:t>Wykonawcy</w:t>
      </w:r>
    </w:p>
    <w:p w14:paraId="61F659D8" w14:textId="7D635748" w:rsidR="267C1C5C" w:rsidRDefault="267C1C5C" w:rsidP="201C1A70">
      <w:pPr>
        <w:pStyle w:val="Akapitzlist"/>
        <w:spacing w:after="120"/>
        <w:ind w:left="567"/>
        <w:jc w:val="both"/>
      </w:pPr>
    </w:p>
    <w:tbl>
      <w:tblPr>
        <w:tblStyle w:val="Tabela-Siatka"/>
        <w:tblW w:w="0" w:type="auto"/>
        <w:tblInd w:w="567" w:type="dxa"/>
        <w:tblLook w:val="06A0" w:firstRow="1" w:lastRow="0" w:firstColumn="1" w:lastColumn="0" w:noHBand="1" w:noVBand="1"/>
      </w:tblPr>
      <w:tblGrid>
        <w:gridCol w:w="599"/>
        <w:gridCol w:w="2797"/>
        <w:gridCol w:w="1699"/>
        <w:gridCol w:w="1699"/>
        <w:gridCol w:w="1699"/>
      </w:tblGrid>
      <w:tr w:rsidR="201C1A70" w14:paraId="5656D574" w14:textId="77777777" w:rsidTr="3BB957BB">
        <w:trPr>
          <w:trHeight w:val="930"/>
        </w:trPr>
        <w:tc>
          <w:tcPr>
            <w:tcW w:w="600" w:type="dxa"/>
            <w:vAlign w:val="center"/>
          </w:tcPr>
          <w:p w14:paraId="46C7AF69" w14:textId="7C8BF29A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L.p.</w:t>
            </w:r>
          </w:p>
        </w:tc>
        <w:tc>
          <w:tcPr>
            <w:tcW w:w="2802" w:type="dxa"/>
            <w:vAlign w:val="bottom"/>
          </w:tcPr>
          <w:p w14:paraId="2193D0FA" w14:textId="47E71F32" w:rsidR="5D3248DE" w:rsidRDefault="5D3248DE" w:rsidP="201C1A70">
            <w:pPr>
              <w:pStyle w:val="Nagwek1"/>
              <w:rPr>
                <w:rFonts w:asciiTheme="minorHAnsi" w:eastAsiaTheme="minorEastAsia" w:hAnsiTheme="minorHAnsi" w:cstheme="minorBidi"/>
                <w:b w:val="0"/>
                <w:bCs w:val="0"/>
                <w:color w:val="000000" w:themeColor="text1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b w:val="0"/>
                <w:bCs w:val="0"/>
                <w:color w:val="000000" w:themeColor="text1"/>
                <w:sz w:val="22"/>
                <w:szCs w:val="22"/>
                <w:u w:val="single"/>
              </w:rPr>
              <w:t>Ekspert ……………………</w:t>
            </w:r>
            <w:proofErr w:type="gramStart"/>
            <w:r w:rsidRPr="201C1A70">
              <w:rPr>
                <w:rFonts w:asciiTheme="minorHAnsi" w:eastAsiaTheme="minorEastAsia" w:hAnsiTheme="minorHAnsi" w:cstheme="minorBidi"/>
                <w:b w:val="0"/>
                <w:bCs w:val="0"/>
                <w:color w:val="000000" w:themeColor="text1"/>
                <w:sz w:val="22"/>
                <w:szCs w:val="22"/>
                <w:u w:val="single"/>
              </w:rPr>
              <w:t>…….</w:t>
            </w:r>
            <w:proofErr w:type="gramEnd"/>
            <w:r w:rsidRPr="201C1A70">
              <w:rPr>
                <w:rFonts w:asciiTheme="minorHAnsi" w:eastAsiaTheme="minorEastAsia" w:hAnsiTheme="minorHAnsi" w:cstheme="minorBidi"/>
                <w:b w:val="0"/>
                <w:bCs w:val="0"/>
                <w:color w:val="000000" w:themeColor="text1"/>
                <w:sz w:val="22"/>
                <w:szCs w:val="22"/>
                <w:u w:val="single"/>
              </w:rPr>
              <w:t>.</w:t>
            </w:r>
            <w:r>
              <w:br/>
            </w:r>
            <w:r>
              <w:br/>
            </w:r>
            <w:r w:rsidRPr="201C1A70">
              <w:rPr>
                <w:rFonts w:asciiTheme="minorHAnsi" w:eastAsiaTheme="minorEastAsia" w:hAnsiTheme="minorHAnsi" w:cstheme="minorBidi"/>
                <w:b w:val="0"/>
                <w:bCs w:val="0"/>
                <w:color w:val="000000" w:themeColor="text1"/>
                <w:sz w:val="22"/>
                <w:szCs w:val="22"/>
                <w:u w:val="single"/>
              </w:rPr>
              <w:t xml:space="preserve"> ......................................</w:t>
            </w:r>
          </w:p>
          <w:p w14:paraId="3E36078C" w14:textId="0F2B99DA" w:rsidR="201C1A70" w:rsidRDefault="201C1A70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73CC2240" w14:textId="7EA12588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(należy podać część zamówienia)</w:t>
            </w:r>
          </w:p>
          <w:p w14:paraId="15139A87" w14:textId="34D264BE" w:rsidR="201C1A70" w:rsidRDefault="201C1A70" w:rsidP="201C1A70">
            <w:pPr>
              <w:pStyle w:val="Akapitzlist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23CDD8C" w14:textId="40AB6873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Wykształcenie</w:t>
            </w:r>
          </w:p>
          <w:p w14:paraId="29A5800A" w14:textId="01D388FA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(szkoły / kursy / szkolenia)</w:t>
            </w:r>
          </w:p>
          <w:p w14:paraId="7C7B4B37" w14:textId="037C22AC" w:rsidR="201C1A70" w:rsidRDefault="201C1A70" w:rsidP="201C1A70">
            <w:pPr>
              <w:pStyle w:val="Akapitzlist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35EC1BBB" w14:textId="505C8ED9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Posiadane doświadczenie zawodowe</w:t>
            </w:r>
          </w:p>
          <w:p w14:paraId="1F16F2A5" w14:textId="5862E1C1" w:rsidR="201C1A70" w:rsidRDefault="201C1A70" w:rsidP="201C1A70">
            <w:pPr>
              <w:pStyle w:val="Akapitzlist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C9F725D" w14:textId="57E14197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Posiadane doświadczenie naukowe lub doświadczenie specjalne</w:t>
            </w:r>
          </w:p>
          <w:p w14:paraId="623FB480" w14:textId="5E2918AC" w:rsidR="201C1A70" w:rsidRDefault="201C1A70" w:rsidP="201C1A70">
            <w:pPr>
              <w:pStyle w:val="Akapitzlist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01C1A70" w14:paraId="0B5CD639" w14:textId="77777777" w:rsidTr="3BB957BB">
        <w:trPr>
          <w:trHeight w:val="300"/>
        </w:trPr>
        <w:tc>
          <w:tcPr>
            <w:tcW w:w="600" w:type="dxa"/>
          </w:tcPr>
          <w:p w14:paraId="64A4F243" w14:textId="07F906AF" w:rsidR="201C1A70" w:rsidRDefault="201C1A70" w:rsidP="201C1A70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</w:p>
        </w:tc>
        <w:tc>
          <w:tcPr>
            <w:tcW w:w="2802" w:type="dxa"/>
          </w:tcPr>
          <w:p w14:paraId="22CA5044" w14:textId="4C62BC54" w:rsidR="68E4E242" w:rsidRDefault="6880A9D5" w:rsidP="3BB957BB">
            <w:pPr>
              <w:jc w:val="center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3BB957B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14:paraId="0CE2C5FF" w14:textId="5ED51E33" w:rsidR="68E4E242" w:rsidRDefault="68E4E242" w:rsidP="201C1A70">
            <w:pPr>
              <w:pStyle w:val="Akapitzlist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454B45BD" w14:textId="07068E89" w:rsidR="68E4E242" w:rsidRDefault="68E4E242" w:rsidP="201C1A70">
            <w:pPr>
              <w:pStyle w:val="Akapitzlist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14:paraId="40B5DBF1" w14:textId="5673E818" w:rsidR="68E4E242" w:rsidRDefault="68E4E242" w:rsidP="201C1A70">
            <w:pPr>
              <w:pStyle w:val="Akapitzlist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4</w:t>
            </w:r>
          </w:p>
        </w:tc>
      </w:tr>
      <w:tr w:rsidR="201C1A70" w14:paraId="0053AE97" w14:textId="77777777" w:rsidTr="3BB957BB">
        <w:trPr>
          <w:trHeight w:val="300"/>
        </w:trPr>
        <w:tc>
          <w:tcPr>
            <w:tcW w:w="600" w:type="dxa"/>
          </w:tcPr>
          <w:p w14:paraId="5EF75F3D" w14:textId="1C256649" w:rsidR="5D3248DE" w:rsidRDefault="5D3248DE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2802" w:type="dxa"/>
          </w:tcPr>
          <w:p w14:paraId="11FD81A9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92CD0FC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4D2D287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F1CB749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01C1A70" w14:paraId="076972E6" w14:textId="77777777" w:rsidTr="3BB957BB">
        <w:trPr>
          <w:trHeight w:val="300"/>
        </w:trPr>
        <w:tc>
          <w:tcPr>
            <w:tcW w:w="600" w:type="dxa"/>
          </w:tcPr>
          <w:p w14:paraId="24469C54" w14:textId="747B305A" w:rsidR="5D3248DE" w:rsidRDefault="5D3248DE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2802" w:type="dxa"/>
          </w:tcPr>
          <w:p w14:paraId="0E876A8D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D3934A2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AEA6C19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7E9C594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01C1A70" w14:paraId="53CC6D64" w14:textId="77777777" w:rsidTr="3BB957BB">
        <w:trPr>
          <w:trHeight w:val="300"/>
        </w:trPr>
        <w:tc>
          <w:tcPr>
            <w:tcW w:w="600" w:type="dxa"/>
          </w:tcPr>
          <w:p w14:paraId="051059B0" w14:textId="2885A51A" w:rsidR="5D3248DE" w:rsidRDefault="5D3248DE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2802" w:type="dxa"/>
          </w:tcPr>
          <w:p w14:paraId="228FDF4B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B114C53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E1D60A3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EE08778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01C1A70" w14:paraId="062E8BFE" w14:textId="77777777" w:rsidTr="3BB957BB">
        <w:trPr>
          <w:trHeight w:val="300"/>
        </w:trPr>
        <w:tc>
          <w:tcPr>
            <w:tcW w:w="600" w:type="dxa"/>
          </w:tcPr>
          <w:p w14:paraId="46E997CE" w14:textId="2FF391CA" w:rsidR="5D3248DE" w:rsidRDefault="5D3248DE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2802" w:type="dxa"/>
          </w:tcPr>
          <w:p w14:paraId="68F66CC7" w14:textId="7BE53C94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8DECEC5" w14:textId="355E3978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3DFEB30" w14:textId="5B28B32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B34AACE" w14:textId="296DF3C0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01C1A70" w14:paraId="6E61E14C" w14:textId="77777777" w:rsidTr="3BB957BB">
        <w:trPr>
          <w:trHeight w:val="300"/>
        </w:trPr>
        <w:tc>
          <w:tcPr>
            <w:tcW w:w="600" w:type="dxa"/>
          </w:tcPr>
          <w:p w14:paraId="65F9D98D" w14:textId="5A728E51" w:rsidR="5D3248DE" w:rsidRDefault="5D3248DE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2802" w:type="dxa"/>
          </w:tcPr>
          <w:p w14:paraId="2B804607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C673CA2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D18BA71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472A927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15CEE757" w14:textId="28F3E7CF" w:rsidR="267C1C5C" w:rsidRDefault="267C1C5C" w:rsidP="201C1A70">
      <w:pPr>
        <w:spacing w:after="120" w:line="259" w:lineRule="auto"/>
        <w:ind w:left="567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5141DF43" w14:textId="5B9B21C5" w:rsidR="267C1C5C" w:rsidRDefault="267C1C5C" w:rsidP="18E5181F">
      <w:pPr>
        <w:ind w:left="720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6C989536" w14:textId="2178AB52" w:rsidR="6957B022" w:rsidRDefault="6957B022" w:rsidP="201C1A70">
      <w:pPr>
        <w:pStyle w:val="Akapitzlist"/>
        <w:numPr>
          <w:ilvl w:val="0"/>
          <w:numId w:val="48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Doświadczenie w ocenianiu, standaryzacji i kwalifikacjach</w:t>
      </w:r>
    </w:p>
    <w:p w14:paraId="13A18C71" w14:textId="703D459D" w:rsidR="267C1C5C" w:rsidRDefault="267C1C5C" w:rsidP="18E5181F">
      <w:pPr>
        <w:ind w:left="720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30"/>
        <w:gridCol w:w="3747"/>
        <w:gridCol w:w="1974"/>
        <w:gridCol w:w="2083"/>
      </w:tblGrid>
      <w:tr w:rsidR="267C1C5C" w14:paraId="6DD3AC0A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2B99C5AB" w14:textId="646E0014" w:rsidR="267C1C5C" w:rsidRDefault="755C886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L</w:t>
            </w:r>
            <w:r w:rsidR="1AD8B43D"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.p.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339A6CD8" w14:textId="1B7D340E" w:rsidR="2932FB27" w:rsidRDefault="7260C92A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 xml:space="preserve">Wydarzenie / </w:t>
            </w:r>
            <w:r w:rsidR="2932FB27">
              <w:br/>
            </w: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t</w:t>
            </w:r>
            <w:r w:rsidR="1AD8B43D"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yp wydarzenia</w:t>
            </w: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0DBD96B3" w14:textId="4802203F" w:rsidR="267C1C5C" w:rsidRDefault="1AD8B43D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Rok</w:t>
            </w:r>
            <w:r w:rsidR="108A1EA2"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, okres</w:t>
            </w: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32BEB15D" w14:textId="38B7DFA5" w:rsidR="267C1C5C" w:rsidRDefault="1AD8B43D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Rola</w:t>
            </w:r>
          </w:p>
        </w:tc>
      </w:tr>
      <w:tr w:rsidR="267C1C5C" w14:paraId="1249FABF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11297DA9" w14:textId="55CD2A28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1A8ACD7B" w14:textId="47DC6D6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0228D205" w14:textId="19C34C0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28EBEAB2" w14:textId="62849E9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66E78365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29D630A2" w14:textId="41933884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0B00118B" w14:textId="0F4568AC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4183B564" w14:textId="172D8BB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6EEE04D9" w14:textId="7044506D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6597F962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73C2FA00" w14:textId="6C82CA35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7B28BAFE" w14:textId="012BA805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2C802992" w14:textId="7FAA6C91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26C63A4A" w14:textId="06248690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1896B27C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2FB88C76" w14:textId="7F4AF7D3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1F3A3810" w14:textId="43B830D0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50FF3672" w14:textId="6904A245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751E7B74" w14:textId="42060B70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45CF443D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346DC973" w14:textId="680F5568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755458CD" w14:textId="4A6E78E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0831073D" w14:textId="407EA3EC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7A2CA3FA" w14:textId="6F552606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46C1C36" w14:textId="34A769E8" w:rsidR="267C1C5C" w:rsidRDefault="267C1C5C" w:rsidP="201C1A70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21906CDE" w14:textId="646FFC99" w:rsidR="0205FED1" w:rsidRDefault="0205FED1" w:rsidP="201C1A70">
      <w:pPr>
        <w:pStyle w:val="Akapitzlist"/>
        <w:numPr>
          <w:ilvl w:val="0"/>
          <w:numId w:val="48"/>
        </w:numPr>
        <w:spacing w:after="160" w:line="278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>Doświadczenie w organizacji szkoleń branżowych</w:t>
      </w:r>
    </w:p>
    <w:p w14:paraId="0293AC25" w14:textId="5AD81BA3" w:rsidR="267C1C5C" w:rsidRDefault="267C1C5C" w:rsidP="18E5181F">
      <w:pPr>
        <w:ind w:left="720"/>
        <w:rPr>
          <w:rFonts w:asciiTheme="minorHAnsi" w:eastAsiaTheme="minorEastAsia" w:hAnsiTheme="minorHAnsi" w:cstheme="minorBidi"/>
          <w:sz w:val="22"/>
          <w:szCs w:val="22"/>
        </w:rPr>
      </w:pP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70"/>
        <w:gridCol w:w="3675"/>
        <w:gridCol w:w="2005"/>
        <w:gridCol w:w="2084"/>
      </w:tblGrid>
      <w:tr w:rsidR="267C1C5C" w14:paraId="6685AFDC" w14:textId="77777777" w:rsidTr="201C1A70">
        <w:trPr>
          <w:trHeight w:val="30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3FC7E815" w14:textId="3249BD8D" w:rsidR="267C1C5C" w:rsidRDefault="6B36DA0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L</w:t>
            </w:r>
            <w:r w:rsidR="1AD8B43D"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.p.</w:t>
            </w:r>
          </w:p>
        </w:tc>
        <w:tc>
          <w:tcPr>
            <w:tcW w:w="3675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2B5C159F" w14:textId="07E27227" w:rsidR="267C1C5C" w:rsidRDefault="267C1C5C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Wydarzenie / seria wydarzeń</w:t>
            </w:r>
          </w:p>
        </w:tc>
        <w:tc>
          <w:tcPr>
            <w:tcW w:w="2005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7F97DC6B" w14:textId="3F5C33B6" w:rsidR="267C1C5C" w:rsidRDefault="267C1C5C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Rok</w:t>
            </w:r>
            <w:r w:rsidR="1D44CFCF"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, okres</w:t>
            </w:r>
          </w:p>
        </w:tc>
        <w:tc>
          <w:tcPr>
            <w:tcW w:w="2084" w:type="dxa"/>
            <w:tcBorders>
              <w:top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D57735A" w14:textId="2941A414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Rola</w:t>
            </w:r>
          </w:p>
        </w:tc>
      </w:tr>
      <w:tr w:rsidR="267C1C5C" w14:paraId="08E33DFC" w14:textId="77777777" w:rsidTr="201C1A70">
        <w:trPr>
          <w:trHeight w:val="300"/>
        </w:trPr>
        <w:tc>
          <w:tcPr>
            <w:tcW w:w="570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3F24670E" w14:textId="2A727216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3675" w:type="dxa"/>
            <w:tcMar>
              <w:left w:w="105" w:type="dxa"/>
              <w:right w:w="105" w:type="dxa"/>
            </w:tcMar>
          </w:tcPr>
          <w:p w14:paraId="33A0F002" w14:textId="739B73ED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05" w:type="dxa"/>
            <w:tcMar>
              <w:left w:w="105" w:type="dxa"/>
              <w:right w:w="105" w:type="dxa"/>
            </w:tcMar>
          </w:tcPr>
          <w:p w14:paraId="3E40DB79" w14:textId="00D61FBA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79FB92A" w14:textId="7D88F175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24447405" w14:textId="77777777" w:rsidTr="201C1A70">
        <w:trPr>
          <w:trHeight w:val="300"/>
        </w:trPr>
        <w:tc>
          <w:tcPr>
            <w:tcW w:w="570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55B44BDD" w14:textId="0156E0CF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3675" w:type="dxa"/>
            <w:tcMar>
              <w:left w:w="105" w:type="dxa"/>
              <w:right w:w="105" w:type="dxa"/>
            </w:tcMar>
          </w:tcPr>
          <w:p w14:paraId="74AC6336" w14:textId="7189B6E1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05" w:type="dxa"/>
            <w:tcMar>
              <w:left w:w="105" w:type="dxa"/>
              <w:right w:w="105" w:type="dxa"/>
            </w:tcMar>
          </w:tcPr>
          <w:p w14:paraId="65AD53E4" w14:textId="7E2E0BEB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028BF96" w14:textId="1C03231F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38586ABA" w14:textId="77777777" w:rsidTr="201C1A70">
        <w:trPr>
          <w:trHeight w:val="300"/>
        </w:trPr>
        <w:tc>
          <w:tcPr>
            <w:tcW w:w="570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210A35CC" w14:textId="00FD53F4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3675" w:type="dxa"/>
            <w:tcMar>
              <w:left w:w="105" w:type="dxa"/>
              <w:right w:w="105" w:type="dxa"/>
            </w:tcMar>
          </w:tcPr>
          <w:p w14:paraId="217B0142" w14:textId="7F792CAF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05" w:type="dxa"/>
            <w:tcMar>
              <w:left w:w="105" w:type="dxa"/>
              <w:right w:w="105" w:type="dxa"/>
            </w:tcMar>
          </w:tcPr>
          <w:p w14:paraId="347B739C" w14:textId="732FA2EA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F92C1ED" w14:textId="291CE177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4B8C3B6F" w14:textId="77777777" w:rsidTr="201C1A70">
        <w:trPr>
          <w:trHeight w:val="300"/>
        </w:trPr>
        <w:tc>
          <w:tcPr>
            <w:tcW w:w="570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75299BCF" w14:textId="62912493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3675" w:type="dxa"/>
            <w:tcMar>
              <w:left w:w="105" w:type="dxa"/>
              <w:right w:w="105" w:type="dxa"/>
            </w:tcMar>
          </w:tcPr>
          <w:p w14:paraId="20F3E126" w14:textId="6FF09A3B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05" w:type="dxa"/>
            <w:tcMar>
              <w:left w:w="105" w:type="dxa"/>
              <w:right w:w="105" w:type="dxa"/>
            </w:tcMar>
          </w:tcPr>
          <w:p w14:paraId="4DDD30DD" w14:textId="75C3A09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D16917A" w14:textId="0D523BE4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598D1A11" w14:textId="77777777" w:rsidTr="201C1A70">
        <w:trPr>
          <w:trHeight w:val="300"/>
        </w:trPr>
        <w:tc>
          <w:tcPr>
            <w:tcW w:w="570" w:type="dxa"/>
            <w:tcBorders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480631FB" w14:textId="6C240870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3675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75426DCA" w14:textId="48A883D8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05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5C0DBBEF" w14:textId="7A7AE4F6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Borders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63D127B" w14:textId="028CA7D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567BFE75" w14:textId="77F41D7E" w:rsidR="201C1A70" w:rsidRDefault="201C1A70" w:rsidP="3BB957BB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08B067D3" w14:textId="29CA4845" w:rsidR="00C13D22" w:rsidRPr="00C13D22" w:rsidRDefault="00C13D22" w:rsidP="3BB957BB">
      <w:pPr>
        <w:pStyle w:val="Akapitzlist"/>
        <w:numPr>
          <w:ilvl w:val="0"/>
          <w:numId w:val="48"/>
        </w:numPr>
        <w:spacing w:line="259" w:lineRule="auto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>
        <w:tab/>
      </w:r>
      <w:r w:rsidR="55ED3F6C" w:rsidRPr="3BB957B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Organizacja szkoleń branżowych (skala ilości przeszkolonych osób)  </w:t>
      </w:r>
    </w:p>
    <w:p w14:paraId="2C9E61FB" w14:textId="25AF6833" w:rsidR="7F08CD72" w:rsidRDefault="66B8DEBD" w:rsidP="18E5181F">
      <w:pPr>
        <w:pStyle w:val="Akapitzlist"/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Brak</w:t>
      </w:r>
    </w:p>
    <w:p w14:paraId="65142809" w14:textId="63426A69" w:rsidR="7F08CD72" w:rsidRDefault="66B8DEBD" w:rsidP="18E5181F">
      <w:pPr>
        <w:pStyle w:val="Akapitzlist"/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do 100 przeszkolonych osób</w:t>
      </w:r>
    </w:p>
    <w:p w14:paraId="4584F97B" w14:textId="57EE63F9" w:rsidR="7F08CD72" w:rsidRDefault="66B8DEBD" w:rsidP="18E5181F">
      <w:pPr>
        <w:pStyle w:val="Akapitzlist"/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do 100-1000 przeszkolonych osób</w:t>
      </w:r>
    </w:p>
    <w:p w14:paraId="1828231A" w14:textId="71F44962" w:rsidR="7F08CD72" w:rsidRDefault="66B8DEBD" w:rsidP="18E5181F">
      <w:pPr>
        <w:pStyle w:val="Akapitzlist"/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powyżej 1000 przeszkolonych osób</w:t>
      </w:r>
    </w:p>
    <w:p w14:paraId="1D7BEABD" w14:textId="32539704" w:rsidR="267C1C5C" w:rsidRDefault="267C1C5C" w:rsidP="18E5181F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3C538B71" w14:textId="37EB0DB4" w:rsidR="7F08CD72" w:rsidRDefault="66B8DEBD" w:rsidP="201C1A70">
      <w:pPr>
        <w:pStyle w:val="Akapitzlist"/>
        <w:numPr>
          <w:ilvl w:val="0"/>
          <w:numId w:val="48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Organizacja szkoleń branżowych (poziom zaawansowania odbiorców)</w:t>
      </w:r>
    </w:p>
    <w:p w14:paraId="1FDD2E4C" w14:textId="15C9BC52" w:rsidR="7F08CD72" w:rsidRDefault="66B8DEBD" w:rsidP="18E5181F">
      <w:pPr>
        <w:pStyle w:val="Akapitzlist"/>
        <w:numPr>
          <w:ilvl w:val="0"/>
          <w:numId w:val="3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Brak</w:t>
      </w:r>
    </w:p>
    <w:p w14:paraId="088B17EC" w14:textId="44DB6E5C" w:rsidR="7F08CD72" w:rsidRDefault="66B8DEBD" w:rsidP="18E5181F">
      <w:pPr>
        <w:pStyle w:val="Akapitzlist"/>
        <w:numPr>
          <w:ilvl w:val="0"/>
          <w:numId w:val="3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Uczniowie / kursanci</w:t>
      </w:r>
    </w:p>
    <w:p w14:paraId="63C123A8" w14:textId="28CC0349" w:rsidR="7F08CD72" w:rsidRDefault="66B8DEBD" w:rsidP="18E5181F">
      <w:pPr>
        <w:pStyle w:val="Akapitzlist"/>
        <w:numPr>
          <w:ilvl w:val="0"/>
          <w:numId w:val="3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Pracownicy branżowi / instruktorzy</w:t>
      </w:r>
    </w:p>
    <w:p w14:paraId="2064C9D6" w14:textId="685ADC90" w:rsidR="7F08CD72" w:rsidRDefault="66B8DEBD" w:rsidP="18E5181F">
      <w:pPr>
        <w:pStyle w:val="Akapitzlist"/>
        <w:numPr>
          <w:ilvl w:val="0"/>
          <w:numId w:val="3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Trenerzy, egzaminatorzy, kadra ekspercka</w:t>
      </w:r>
    </w:p>
    <w:p w14:paraId="3568469E" w14:textId="2FC24832" w:rsidR="267C1C5C" w:rsidRDefault="267C1C5C" w:rsidP="18E5181F">
      <w:p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567057D0" w14:textId="65E64751" w:rsidR="267C1C5C" w:rsidRDefault="267C1C5C" w:rsidP="3BB957BB">
      <w:p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752F24F3" w14:textId="548F6E0A" w:rsidR="267C1C5C" w:rsidRDefault="49ECD0AD" w:rsidP="3BB957BB">
      <w:pPr>
        <w:pStyle w:val="Akapitzlist"/>
        <w:numPr>
          <w:ilvl w:val="0"/>
          <w:numId w:val="48"/>
        </w:numPr>
        <w:spacing w:after="160" w:line="278" w:lineRule="auto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Współpraca z partnerami biznesowymi</w:t>
      </w: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85"/>
        <w:gridCol w:w="3911"/>
        <w:gridCol w:w="1664"/>
        <w:gridCol w:w="2174"/>
      </w:tblGrid>
      <w:tr w:rsidR="267C1C5C" w14:paraId="00E6B2E0" w14:textId="77777777" w:rsidTr="201C1A70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23069DBE" w14:textId="6CA97376" w:rsidR="267C1C5C" w:rsidRDefault="3C78C2EC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L</w:t>
            </w:r>
            <w:r w:rsidR="0EFAD524"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.p.</w:t>
            </w:r>
          </w:p>
        </w:tc>
        <w:tc>
          <w:tcPr>
            <w:tcW w:w="3911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661DC284" w14:textId="095996BE" w:rsidR="267C1C5C" w:rsidRDefault="17657CB8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Partner, opis współpracy</w:t>
            </w:r>
          </w:p>
        </w:tc>
        <w:tc>
          <w:tcPr>
            <w:tcW w:w="1664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267CF488" w14:textId="74410C56" w:rsidR="267C1C5C" w:rsidRDefault="0EFAD524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Daty / okres</w:t>
            </w:r>
          </w:p>
        </w:tc>
        <w:tc>
          <w:tcPr>
            <w:tcW w:w="2174" w:type="dxa"/>
            <w:tcBorders>
              <w:top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4749998" w14:textId="25F26EA1" w:rsidR="267C1C5C" w:rsidRDefault="17657CB8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Rola</w:t>
            </w:r>
          </w:p>
        </w:tc>
      </w:tr>
      <w:tr w:rsidR="267C1C5C" w14:paraId="5B9A899F" w14:textId="77777777" w:rsidTr="201C1A7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14EFA4F" w14:textId="53D1C7D0" w:rsidR="267C1C5C" w:rsidRDefault="0EFAD524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3911" w:type="dxa"/>
            <w:tcMar>
              <w:left w:w="105" w:type="dxa"/>
              <w:right w:w="105" w:type="dxa"/>
            </w:tcMar>
          </w:tcPr>
          <w:p w14:paraId="0C9C988D" w14:textId="6C9CEA26" w:rsidR="267C1C5C" w:rsidRDefault="267C1C5C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021FE157" w14:textId="7F867154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9B43F51" w14:textId="6679E56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17E0D696" w14:textId="77777777" w:rsidTr="201C1A7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BB888AB" w14:textId="79001F03" w:rsidR="267C1C5C" w:rsidRDefault="0EFAD524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3911" w:type="dxa"/>
            <w:tcMar>
              <w:left w:w="105" w:type="dxa"/>
              <w:right w:w="105" w:type="dxa"/>
            </w:tcMar>
          </w:tcPr>
          <w:p w14:paraId="7AA7061F" w14:textId="2C0B96D9" w:rsidR="267C1C5C" w:rsidRDefault="267C1C5C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58C853E9" w14:textId="2820124B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B287ADB" w14:textId="745F234D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16ECF4B3" w14:textId="77777777" w:rsidTr="201C1A7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4361440" w14:textId="64A8156C" w:rsidR="267C1C5C" w:rsidRDefault="0EFAD524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3911" w:type="dxa"/>
            <w:tcMar>
              <w:left w:w="105" w:type="dxa"/>
              <w:right w:w="105" w:type="dxa"/>
            </w:tcMar>
          </w:tcPr>
          <w:p w14:paraId="6DC2E0D1" w14:textId="0FF988D5" w:rsidR="267C1C5C" w:rsidRDefault="267C1C5C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7DD78330" w14:textId="625D81A6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EF7BCEF" w14:textId="63A3E718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39F9E751" w14:textId="77777777" w:rsidTr="201C1A7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39BFFF6" w14:textId="06B0DA61" w:rsidR="267C1C5C" w:rsidRDefault="0EFAD524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3911" w:type="dxa"/>
            <w:tcMar>
              <w:left w:w="105" w:type="dxa"/>
              <w:right w:w="105" w:type="dxa"/>
            </w:tcMar>
          </w:tcPr>
          <w:p w14:paraId="0AB0D472" w14:textId="00A15D94" w:rsidR="267C1C5C" w:rsidRDefault="267C1C5C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6D2CB1E5" w14:textId="707C01A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AE2F9E8" w14:textId="198531A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4CC413B3" w14:textId="77777777" w:rsidTr="201C1A70">
        <w:trPr>
          <w:trHeight w:val="300"/>
        </w:trPr>
        <w:tc>
          <w:tcPr>
            <w:tcW w:w="585" w:type="dxa"/>
            <w:tcBorders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0CD4DF2E" w14:textId="25751F8D" w:rsidR="267C1C5C" w:rsidRDefault="0EFAD524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3911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47EBB7B5" w14:textId="62B87678" w:rsidR="267C1C5C" w:rsidRDefault="267C1C5C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51DE9685" w14:textId="35FECD7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42EBC4E" w14:textId="24ED4085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D6AE1F2" w14:textId="62BE6C3B" w:rsidR="267C1C5C" w:rsidRDefault="267C1C5C" w:rsidP="3BB957BB">
      <w:pPr>
        <w:spacing w:after="120"/>
        <w:rPr>
          <w:rFonts w:ascii="Aptos" w:eastAsia="Aptos" w:hAnsi="Aptos" w:cs="Aptos"/>
          <w:color w:val="000000" w:themeColor="text1"/>
          <w:sz w:val="24"/>
          <w:szCs w:val="24"/>
        </w:rPr>
      </w:pPr>
    </w:p>
    <w:p w14:paraId="00647DFC" w14:textId="216D7492" w:rsidR="00844B57" w:rsidRPr="00E67224" w:rsidRDefault="28939A71" w:rsidP="5DBBE67D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5DBBE67D">
        <w:rPr>
          <w:rFonts w:asciiTheme="minorHAnsi" w:eastAsiaTheme="minorEastAsia" w:hAnsiTheme="minorHAnsi" w:cstheme="minorBidi"/>
          <w:sz w:val="22"/>
          <w:szCs w:val="22"/>
        </w:rPr>
        <w:t xml:space="preserve">8. </w:t>
      </w:r>
      <w:r w:rsidR="4D879723" w:rsidRPr="5DBBE67D">
        <w:rPr>
          <w:rFonts w:asciiTheme="minorHAnsi" w:eastAsiaTheme="minorEastAsia" w:hAnsiTheme="minorHAnsi" w:cstheme="minorBidi"/>
          <w:sz w:val="22"/>
          <w:szCs w:val="22"/>
        </w:rPr>
        <w:t>UWAGA! Zamawiający nie jest płatnikiem VAT. W związku z czym nie dopuszcza oferowania cen netto.</w:t>
      </w:r>
    </w:p>
    <w:p w14:paraId="5E6827A2" w14:textId="1AF02A8B" w:rsidR="003B472C" w:rsidRPr="00E67224" w:rsidRDefault="4DB1329C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 xml:space="preserve">9. 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>Zobowiązuj</w:t>
      </w:r>
      <w:r w:rsidR="2D287588" w:rsidRPr="201C1A70">
        <w:rPr>
          <w:rFonts w:asciiTheme="minorHAnsi" w:eastAsiaTheme="minorEastAsia" w:hAnsiTheme="minorHAnsi" w:cstheme="minorBidi"/>
          <w:sz w:val="22"/>
          <w:szCs w:val="22"/>
        </w:rPr>
        <w:t>ę/zobowiązuje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my się wykonać przedmiot zamówienia </w:t>
      </w:r>
      <w:r w:rsidR="09EDAF46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zgodnie z </w:t>
      </w:r>
      <w:r w:rsidR="09EDAF46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>opisem przedmiotu zamówienia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 xml:space="preserve">stanowiącym 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1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oraz projektem umowy stanowiącym </w:t>
      </w:r>
      <w:r w:rsidR="5400F7CF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</w:t>
      </w:r>
      <w:r w:rsidR="5A3542BE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>2 oraz</w:t>
      </w:r>
      <w:r w:rsidR="1F5A25C2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załącznik nr 3 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068EE402" w14:textId="69A4108D" w:rsidR="003B472C" w:rsidRPr="00E67224" w:rsidRDefault="6F597686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 xml:space="preserve">10. 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359A3BF6" w:rsidRPr="201C1A70">
        <w:rPr>
          <w:rFonts w:asciiTheme="minorHAnsi" w:eastAsiaTheme="minorEastAsia" w:hAnsiTheme="minorHAnsi" w:cstheme="minorBidi"/>
          <w:sz w:val="22"/>
          <w:szCs w:val="22"/>
        </w:rPr>
        <w:t>/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y, że zapoznaliśmy się z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załącznikiem nr </w:t>
      </w:r>
      <w:r w:rsidR="72568D66" w:rsidRPr="201C1A70">
        <w:rPr>
          <w:rFonts w:asciiTheme="minorHAnsi" w:eastAsiaTheme="minorEastAsia" w:hAnsiTheme="minorHAnsi" w:cstheme="minorBidi"/>
          <w:sz w:val="22"/>
          <w:szCs w:val="22"/>
        </w:rPr>
        <w:t>5</w:t>
      </w:r>
      <w:r w:rsidR="4CC93915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204D516D" w14:textId="436C2656" w:rsidR="003B472C" w:rsidRPr="00E67224" w:rsidRDefault="510706AC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11. 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2ECA8CC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y, że Wykonawca oraz osoby uprawnione do reprezentowania go, wspólnicy, właściciele udziałów, itp. nie są powiązani z Zamawiającym </w:t>
      </w:r>
      <w:r w:rsidR="697FBE52" w:rsidRPr="3BB957BB">
        <w:rPr>
          <w:rFonts w:asciiTheme="minorHAnsi" w:eastAsiaTheme="minorEastAsia" w:hAnsiTheme="minorHAnsi" w:cstheme="minorBidi"/>
          <w:sz w:val="22"/>
          <w:szCs w:val="22"/>
        </w:rPr>
        <w:t>-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FRSE osobowo lub kapitałowo w zakresie określonym w Wytycznych dotyczących kwalifikowalności wydatków na lata 2021-2027.</w:t>
      </w:r>
    </w:p>
    <w:p w14:paraId="3BAA5F22" w14:textId="567558AD" w:rsidR="0082395E" w:rsidRDefault="4EDE5404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12.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Uważam</w:t>
      </w:r>
      <w:r w:rsidR="190EB936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y się za związanych niniejszą ofertą 30 dni od upływu terminu składania ofert.</w:t>
      </w:r>
    </w:p>
    <w:p w14:paraId="623FD7E1" w14:textId="2E798774" w:rsidR="0082395E" w:rsidRDefault="24894210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13.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W razie wybrania naszej oferty</w:t>
      </w:r>
      <w:r w:rsidR="773EF092" w:rsidRPr="3BB957BB">
        <w:rPr>
          <w:rFonts w:asciiTheme="minorHAnsi" w:eastAsiaTheme="minorEastAsia" w:hAnsiTheme="minorHAnsi" w:cstheme="minorBidi"/>
          <w:sz w:val="22"/>
          <w:szCs w:val="22"/>
        </w:rPr>
        <w:t>,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zobowiązujemy się do podpisania umowy na warunkach określonych przez strony oraz w miejscu i terminie określonym przez Zamawiającego przy uwzględnieniu zapisów </w:t>
      </w:r>
      <w:r w:rsidR="2A74C824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projektu umowy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2723C7D" w:rsidRPr="3BB957BB">
        <w:rPr>
          <w:rFonts w:asciiTheme="minorHAnsi" w:eastAsiaTheme="minorEastAsia" w:hAnsiTheme="minorHAnsi" w:cstheme="minorBidi"/>
          <w:sz w:val="22"/>
          <w:szCs w:val="22"/>
        </w:rPr>
        <w:t xml:space="preserve">stanowiącej </w:t>
      </w:r>
      <w:r w:rsidR="02723C7D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2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lub </w:t>
      </w:r>
      <w:r w:rsidR="3A6962C8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3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  <w:r w:rsidR="415F87A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6B29417D" w14:textId="6BB329C3" w:rsidR="0082395E" w:rsidRPr="0082395E" w:rsidRDefault="3E157352" w:rsidP="201C1A70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14. 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C10261B" w:rsidRPr="3BB957BB">
        <w:rPr>
          <w:rFonts w:asciiTheme="minorHAnsi" w:eastAsiaTheme="minorEastAsia" w:hAnsiTheme="minorHAnsi" w:cstheme="minorBidi"/>
          <w:sz w:val="22"/>
          <w:szCs w:val="22"/>
        </w:rPr>
        <w:t>/y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, że w przypadku wyboru mojej oferty jako najkorzystniejszej i jeśli w ramach realizacji usługi, będzie zachodził proces przetwarzania danych osobowych wymagający podpisania umowy powierzenia – oświadczam w imieniu Wykonawcy, że: </w:t>
      </w:r>
    </w:p>
    <w:p w14:paraId="17FFB030" w14:textId="57EBFFCA" w:rsidR="0082395E" w:rsidRPr="0082395E" w:rsidRDefault="7CF4D08F" w:rsidP="201C1A70">
      <w:pPr>
        <w:pStyle w:val="Akapitzlist"/>
        <w:autoSpaceDE/>
        <w:autoSpaceDN/>
        <w:spacing w:after="120"/>
        <w:ind w:left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Wykonawca spełnia wymogi:</w:t>
      </w:r>
    </w:p>
    <w:p w14:paraId="52577EF8" w14:textId="6AF88DBB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art. 28 i art. </w:t>
      </w:r>
      <w:r w:rsidR="26204DFE" w:rsidRPr="3BB957BB">
        <w:rPr>
          <w:rFonts w:asciiTheme="minorHAnsi" w:eastAsiaTheme="minorEastAsia" w:hAnsiTheme="minorHAnsi" w:cstheme="minorBidi"/>
          <w:sz w:val="22"/>
          <w:szCs w:val="22"/>
        </w:rPr>
        <w:t>32 Rozporządzenia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(rozporządzenie RODO)</w:t>
      </w:r>
    </w:p>
    <w:p w14:paraId="55FDB81F" w14:textId="44F3134D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oraz</w:t>
      </w:r>
    </w:p>
    <w:p w14:paraId="5AC1DFAE" w14:textId="77777777" w:rsidR="002C01CA" w:rsidRDefault="7CF4D08F" w:rsidP="002C01CA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art. 29 i art. 33 Rozporządzenia Parlamentu Europejskiego i Rady (UE) 2018/1725 z dnia 23 października 2018 r. w sprawie ochrony osób fizycznych w związku z przetwarzaniem danych 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lastRenderedPageBreak/>
        <w:t>osobowych przez instytucje, organy i jednostki organizacyjne Unii i swobodnego przepływu takich danych oraz uchylenia rozporządzenia (WE) nr 45/2001i decyzji nr 1247/2002/WE) (rozporządzenie 2018/1725)</w:t>
      </w:r>
      <w:r w:rsidR="002C01CA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4735CA18" w14:textId="696820DE" w:rsidR="0082395E" w:rsidRPr="002C01CA" w:rsidRDefault="7CF4D08F" w:rsidP="002C01CA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2C01CA">
        <w:rPr>
          <w:rFonts w:asciiTheme="minorHAnsi" w:eastAsiaTheme="minorEastAsia" w:hAnsiTheme="minorHAnsi" w:cstheme="minorBidi"/>
          <w:sz w:val="22"/>
          <w:szCs w:val="22"/>
        </w:rPr>
        <w:t>Wykonawca zobowiązuje się do podpisania umowy powierzenia przetwarzania danych osobowych z Fundacją Rozwoju Systemu Edukacji (FRSE).</w:t>
      </w:r>
    </w:p>
    <w:p w14:paraId="509480D3" w14:textId="46A14B09" w:rsidR="00167D1E" w:rsidRPr="00E67224" w:rsidRDefault="7FE1C67C" w:rsidP="3BB957BB">
      <w:pPr>
        <w:tabs>
          <w:tab w:val="num" w:pos="426"/>
          <w:tab w:val="right" w:leader="dot" w:pos="9072"/>
        </w:tabs>
        <w:spacing w:after="120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15. </w:t>
      </w:r>
      <w:r w:rsidR="396CE379" w:rsidRPr="3BB957BB">
        <w:rPr>
          <w:rFonts w:asciiTheme="minorHAnsi" w:eastAsiaTheme="minorEastAsia" w:hAnsiTheme="minorHAnsi" w:cstheme="minorBidi"/>
          <w:sz w:val="22"/>
          <w:szCs w:val="22"/>
        </w:rPr>
        <w:t>Osoba uprawniona do kontaktów z Zamawiającym:</w:t>
      </w:r>
    </w:p>
    <w:p w14:paraId="6C1F053A" w14:textId="77777777" w:rsidR="00167D1E" w:rsidRPr="00E67224" w:rsidRDefault="00167D1E" w:rsidP="267C1C5C">
      <w:pPr>
        <w:pStyle w:val="Akapitzlist"/>
        <w:tabs>
          <w:tab w:val="left" w:pos="360"/>
          <w:tab w:val="left" w:pos="9360"/>
        </w:tabs>
        <w:ind w:left="567" w:right="23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7D187575" w14:textId="77777777" w:rsidR="00167D1E" w:rsidRPr="00E67224" w:rsidRDefault="655ABB3D" w:rsidP="267C1C5C">
      <w:pPr>
        <w:pStyle w:val="Akapitzlist"/>
        <w:adjustRightInd w:val="0"/>
        <w:ind w:left="567"/>
        <w:rPr>
          <w:rFonts w:asciiTheme="minorHAnsi" w:eastAsiaTheme="minorEastAsia" w:hAnsiTheme="minorHAnsi" w:cstheme="minorBidi"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sz w:val="22"/>
          <w:szCs w:val="22"/>
        </w:rPr>
        <w:t>…………………………………………………………</w:t>
      </w:r>
    </w:p>
    <w:p w14:paraId="5B8DAB7E" w14:textId="339AED62" w:rsidR="0091328F" w:rsidRPr="00E67224" w:rsidRDefault="396CE379" w:rsidP="3BB957BB">
      <w:pPr>
        <w:pStyle w:val="Tekstblokowy"/>
        <w:ind w:left="567"/>
        <w:contextualSpacing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i/>
          <w:iCs/>
          <w:sz w:val="22"/>
          <w:szCs w:val="22"/>
        </w:rPr>
        <w:t>(imię i nazwisko)</w:t>
      </w:r>
      <w:r w:rsidR="0091328F">
        <w:br/>
      </w:r>
      <w:proofErr w:type="spellStart"/>
      <w:r w:rsidRPr="3BB957BB">
        <w:rPr>
          <w:rFonts w:asciiTheme="minorHAnsi" w:eastAsiaTheme="minorEastAsia" w:hAnsiTheme="minorHAnsi" w:cstheme="minorBidi"/>
          <w:sz w:val="22"/>
          <w:szCs w:val="22"/>
          <w:lang w:val="de-DE"/>
        </w:rPr>
        <w:t>nr</w:t>
      </w:r>
      <w:proofErr w:type="spellEnd"/>
      <w:r w:rsidRPr="3BB957BB">
        <w:rPr>
          <w:rFonts w:asciiTheme="minorHAnsi" w:eastAsiaTheme="minorEastAsia" w:hAnsiTheme="minorHAnsi" w:cstheme="minorBidi"/>
          <w:sz w:val="22"/>
          <w:szCs w:val="22"/>
          <w:lang w:val="de-DE"/>
        </w:rPr>
        <w:t xml:space="preserve"> tel.: ......................................................, </w:t>
      </w:r>
      <w:r w:rsidR="0091328F">
        <w:br/>
      </w:r>
      <w:r w:rsidR="16883FD5" w:rsidRPr="3BB957BB">
        <w:rPr>
          <w:rFonts w:asciiTheme="minorHAnsi" w:eastAsiaTheme="minorEastAsia" w:hAnsiTheme="minorHAnsi" w:cstheme="minorBidi"/>
          <w:sz w:val="22"/>
          <w:szCs w:val="22"/>
        </w:rPr>
        <w:t>e-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mail...................................................................................</w:t>
      </w:r>
    </w:p>
    <w:p w14:paraId="64F8FA15" w14:textId="77777777" w:rsidR="0091328F" w:rsidRPr="00E67224" w:rsidRDefault="0091328F" w:rsidP="267C1C5C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</w:p>
    <w:p w14:paraId="0059D7DE" w14:textId="112D381A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miejscowość, data</w:t>
      </w:r>
      <w:r w:rsidR="55AFE377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, </w:t>
      </w:r>
      <w:r w:rsidR="0091328F">
        <w:tab/>
      </w: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podpis Wykonaw</w:t>
      </w:r>
      <w:r w:rsidR="39608E48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cy </w:t>
      </w:r>
    </w:p>
    <w:p w14:paraId="71B94D84" w14:textId="77777777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lub upoważnionego przedstawiciela Wykonawcy</w:t>
      </w:r>
    </w:p>
    <w:sectPr w:rsidR="0091328F" w:rsidRPr="00E67224" w:rsidSect="00554E1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85" w:right="1418" w:bottom="192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D5DB7" w14:textId="77777777" w:rsidR="007E71A9" w:rsidRDefault="007E71A9">
      <w:r>
        <w:separator/>
      </w:r>
    </w:p>
  </w:endnote>
  <w:endnote w:type="continuationSeparator" w:id="0">
    <w:p w14:paraId="56BAAC77" w14:textId="77777777" w:rsidR="007E71A9" w:rsidRDefault="007E7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39ED2" w14:textId="77777777" w:rsidR="004A0CB6" w:rsidRDefault="004A0C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563A" w14:textId="77777777" w:rsidR="004A0CB6" w:rsidRDefault="004A0CB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3A1A1" w14:textId="77777777" w:rsidR="004A0CB6" w:rsidRDefault="004A0C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055D0" w14:textId="77777777" w:rsidR="007E71A9" w:rsidRDefault="007E71A9">
      <w:r>
        <w:separator/>
      </w:r>
    </w:p>
  </w:footnote>
  <w:footnote w:type="continuationSeparator" w:id="0">
    <w:p w14:paraId="14555D0F" w14:textId="77777777" w:rsidR="007E71A9" w:rsidRDefault="007E71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A6F5F" w14:textId="77777777" w:rsidR="004A0CB6" w:rsidRDefault="004A0C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B621" w14:textId="61407CC0" w:rsidR="00F4605B" w:rsidRPr="00554E1E" w:rsidRDefault="004A0CB6" w:rsidP="00554E1E">
    <w:pPr>
      <w:pStyle w:val="Nagwek"/>
      <w:rPr>
        <w:i/>
        <w:sz w:val="24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01FEBD20" wp14:editId="20B15582">
          <wp:simplePos x="0" y="0"/>
          <wp:positionH relativeFrom="page">
            <wp:posOffset>-64770</wp:posOffset>
          </wp:positionH>
          <wp:positionV relativeFrom="paragraph">
            <wp:posOffset>-457835</wp:posOffset>
          </wp:positionV>
          <wp:extent cx="7557235" cy="10686784"/>
          <wp:effectExtent l="0" t="0" r="5715" b="635"/>
          <wp:wrapNone/>
          <wp:docPr id="349317480" name="Obraz 0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9317480" name="Obraz 0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35" cy="106867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96122">
      <w:rPr>
        <w:i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2C4C3" w14:textId="77777777" w:rsidR="004A0CB6" w:rsidRDefault="004A0C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E71C5"/>
    <w:multiLevelType w:val="hybridMultilevel"/>
    <w:tmpl w:val="FFFFFFFF"/>
    <w:lvl w:ilvl="0" w:tplc="6EC634C2">
      <w:start w:val="1"/>
      <w:numFmt w:val="upperLetter"/>
      <w:lvlText w:val="%1)"/>
      <w:lvlJc w:val="left"/>
      <w:pPr>
        <w:ind w:left="1069" w:hanging="360"/>
      </w:pPr>
    </w:lvl>
    <w:lvl w:ilvl="1" w:tplc="55E0D626">
      <w:start w:val="1"/>
      <w:numFmt w:val="lowerLetter"/>
      <w:lvlText w:val="%2."/>
      <w:lvlJc w:val="left"/>
      <w:pPr>
        <w:ind w:left="1789" w:hanging="360"/>
      </w:pPr>
    </w:lvl>
    <w:lvl w:ilvl="2" w:tplc="0D68B420">
      <w:start w:val="1"/>
      <w:numFmt w:val="lowerRoman"/>
      <w:lvlText w:val="%3."/>
      <w:lvlJc w:val="right"/>
      <w:pPr>
        <w:ind w:left="2509" w:hanging="180"/>
      </w:pPr>
    </w:lvl>
    <w:lvl w:ilvl="3" w:tplc="E758CC10">
      <w:start w:val="1"/>
      <w:numFmt w:val="decimal"/>
      <w:lvlText w:val="%4."/>
      <w:lvlJc w:val="left"/>
      <w:pPr>
        <w:ind w:left="3229" w:hanging="360"/>
      </w:pPr>
    </w:lvl>
    <w:lvl w:ilvl="4" w:tplc="29AAB824">
      <w:start w:val="1"/>
      <w:numFmt w:val="lowerLetter"/>
      <w:lvlText w:val="%5."/>
      <w:lvlJc w:val="left"/>
      <w:pPr>
        <w:ind w:left="3949" w:hanging="360"/>
      </w:pPr>
    </w:lvl>
    <w:lvl w:ilvl="5" w:tplc="EC2E30A6">
      <w:start w:val="1"/>
      <w:numFmt w:val="lowerRoman"/>
      <w:lvlText w:val="%6."/>
      <w:lvlJc w:val="right"/>
      <w:pPr>
        <w:ind w:left="4669" w:hanging="180"/>
      </w:pPr>
    </w:lvl>
    <w:lvl w:ilvl="6" w:tplc="A348A040">
      <w:start w:val="1"/>
      <w:numFmt w:val="decimal"/>
      <w:lvlText w:val="%7."/>
      <w:lvlJc w:val="left"/>
      <w:pPr>
        <w:ind w:left="5389" w:hanging="360"/>
      </w:pPr>
    </w:lvl>
    <w:lvl w:ilvl="7" w:tplc="5E4CE998">
      <w:start w:val="1"/>
      <w:numFmt w:val="lowerLetter"/>
      <w:lvlText w:val="%8."/>
      <w:lvlJc w:val="left"/>
      <w:pPr>
        <w:ind w:left="6109" w:hanging="360"/>
      </w:pPr>
    </w:lvl>
    <w:lvl w:ilvl="8" w:tplc="FEDCDB3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08682A"/>
    <w:multiLevelType w:val="multilevel"/>
    <w:tmpl w:val="4768E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30757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EEC53A3"/>
    <w:multiLevelType w:val="hybridMultilevel"/>
    <w:tmpl w:val="FFFFFFFF"/>
    <w:lvl w:ilvl="0" w:tplc="251E680C">
      <w:start w:val="1"/>
      <w:numFmt w:val="upperLetter"/>
      <w:lvlText w:val="%1)"/>
      <w:lvlJc w:val="left"/>
      <w:pPr>
        <w:ind w:left="1069" w:hanging="360"/>
      </w:pPr>
    </w:lvl>
    <w:lvl w:ilvl="1" w:tplc="FC38B0D6">
      <w:start w:val="1"/>
      <w:numFmt w:val="lowerLetter"/>
      <w:lvlText w:val="%2."/>
      <w:lvlJc w:val="left"/>
      <w:pPr>
        <w:ind w:left="1789" w:hanging="360"/>
      </w:pPr>
    </w:lvl>
    <w:lvl w:ilvl="2" w:tplc="B54EFE82">
      <w:start w:val="1"/>
      <w:numFmt w:val="lowerRoman"/>
      <w:lvlText w:val="%3."/>
      <w:lvlJc w:val="right"/>
      <w:pPr>
        <w:ind w:left="2509" w:hanging="180"/>
      </w:pPr>
    </w:lvl>
    <w:lvl w:ilvl="3" w:tplc="625E3B90">
      <w:start w:val="1"/>
      <w:numFmt w:val="decimal"/>
      <w:lvlText w:val="%4."/>
      <w:lvlJc w:val="left"/>
      <w:pPr>
        <w:ind w:left="3229" w:hanging="360"/>
      </w:pPr>
    </w:lvl>
    <w:lvl w:ilvl="4" w:tplc="8C6EBE1E">
      <w:start w:val="1"/>
      <w:numFmt w:val="lowerLetter"/>
      <w:lvlText w:val="%5."/>
      <w:lvlJc w:val="left"/>
      <w:pPr>
        <w:ind w:left="3949" w:hanging="360"/>
      </w:pPr>
    </w:lvl>
    <w:lvl w:ilvl="5" w:tplc="2C94A98E">
      <w:start w:val="1"/>
      <w:numFmt w:val="lowerRoman"/>
      <w:lvlText w:val="%6."/>
      <w:lvlJc w:val="right"/>
      <w:pPr>
        <w:ind w:left="4669" w:hanging="180"/>
      </w:pPr>
    </w:lvl>
    <w:lvl w:ilvl="6" w:tplc="5A62C460">
      <w:start w:val="1"/>
      <w:numFmt w:val="decimal"/>
      <w:lvlText w:val="%7."/>
      <w:lvlJc w:val="left"/>
      <w:pPr>
        <w:ind w:left="5389" w:hanging="360"/>
      </w:pPr>
    </w:lvl>
    <w:lvl w:ilvl="7" w:tplc="40B6F724">
      <w:start w:val="1"/>
      <w:numFmt w:val="lowerLetter"/>
      <w:lvlText w:val="%8."/>
      <w:lvlJc w:val="left"/>
      <w:pPr>
        <w:ind w:left="6109" w:hanging="360"/>
      </w:pPr>
    </w:lvl>
    <w:lvl w:ilvl="8" w:tplc="A440B990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F8C2B3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2062531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B553389"/>
    <w:multiLevelType w:val="hybridMultilevel"/>
    <w:tmpl w:val="5E3452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37896"/>
    <w:multiLevelType w:val="singleLevel"/>
    <w:tmpl w:val="CDD60988"/>
    <w:lvl w:ilvl="0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cs="Times New Roman" w:hint="default"/>
        <w:b w:val="0"/>
        <w:bCs w:val="0"/>
        <w:i w:val="0"/>
        <w:iCs w:val="0"/>
      </w:rPr>
    </w:lvl>
  </w:abstractNum>
  <w:abstractNum w:abstractNumId="8" w15:restartNumberingAfterBreak="0">
    <w:nsid w:val="1F984D01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1FA1D33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205643C"/>
    <w:multiLevelType w:val="multilevel"/>
    <w:tmpl w:val="9F9C8BBC"/>
    <w:lvl w:ilvl="0">
      <w:start w:val="1"/>
      <w:numFmt w:val="decimal"/>
      <w:lvlText w:val="%1)"/>
      <w:lvlJc w:val="left"/>
      <w:pPr>
        <w:tabs>
          <w:tab w:val="num" w:pos="783"/>
        </w:tabs>
        <w:ind w:left="783" w:hanging="35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1" w15:restartNumberingAfterBreak="0">
    <w:nsid w:val="23163708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31F1D20"/>
    <w:multiLevelType w:val="multilevel"/>
    <w:tmpl w:val="7682FEAA"/>
    <w:lvl w:ilvl="0">
      <w:start w:val="4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97"/>
        </w:tabs>
        <w:ind w:left="14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11"/>
        </w:tabs>
        <w:ind w:left="34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25"/>
        </w:tabs>
        <w:ind w:left="5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62"/>
        </w:tabs>
        <w:ind w:left="6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99"/>
        </w:tabs>
        <w:ind w:left="759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76"/>
        </w:tabs>
        <w:ind w:left="8376" w:hanging="2160"/>
      </w:pPr>
      <w:rPr>
        <w:rFonts w:hint="default"/>
      </w:rPr>
    </w:lvl>
  </w:abstractNum>
  <w:abstractNum w:abstractNumId="13" w15:restartNumberingAfterBreak="0">
    <w:nsid w:val="23F948DB"/>
    <w:multiLevelType w:val="multilevel"/>
    <w:tmpl w:val="6BCCF5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4080468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90F6CD1"/>
    <w:multiLevelType w:val="hybridMultilevel"/>
    <w:tmpl w:val="450E90C4"/>
    <w:lvl w:ilvl="0" w:tplc="0248CFF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555F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</w:abstractNum>
  <w:abstractNum w:abstractNumId="17" w15:restartNumberingAfterBreak="0">
    <w:nsid w:val="2DB070B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 w15:restartNumberingAfterBreak="0">
    <w:nsid w:val="34AC6206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5D72D64"/>
    <w:multiLevelType w:val="multilevel"/>
    <w:tmpl w:val="E5B886D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20" w15:restartNumberingAfterBreak="0">
    <w:nsid w:val="36D82E2D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713185E"/>
    <w:multiLevelType w:val="singleLevel"/>
    <w:tmpl w:val="7F7648C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2" w15:restartNumberingAfterBreak="0">
    <w:nsid w:val="41AF0CB7"/>
    <w:multiLevelType w:val="multilevel"/>
    <w:tmpl w:val="2F1C9F5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3" w15:restartNumberingAfterBreak="0">
    <w:nsid w:val="43EC0270"/>
    <w:multiLevelType w:val="multilevel"/>
    <w:tmpl w:val="5B2C0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94D4FA9"/>
    <w:multiLevelType w:val="multilevel"/>
    <w:tmpl w:val="7EC84EF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E6FEB19"/>
    <w:multiLevelType w:val="hybridMultilevel"/>
    <w:tmpl w:val="FFFFFFFF"/>
    <w:lvl w:ilvl="0" w:tplc="16668A72">
      <w:start w:val="5"/>
      <w:numFmt w:val="decimal"/>
      <w:lvlText w:val="%1."/>
      <w:lvlJc w:val="left"/>
      <w:pPr>
        <w:ind w:left="720" w:hanging="360"/>
      </w:pPr>
    </w:lvl>
    <w:lvl w:ilvl="1" w:tplc="CEA41382">
      <w:start w:val="1"/>
      <w:numFmt w:val="lowerLetter"/>
      <w:lvlText w:val="%2."/>
      <w:lvlJc w:val="left"/>
      <w:pPr>
        <w:ind w:left="1440" w:hanging="360"/>
      </w:pPr>
    </w:lvl>
    <w:lvl w:ilvl="2" w:tplc="E986371A">
      <w:start w:val="1"/>
      <w:numFmt w:val="lowerRoman"/>
      <w:lvlText w:val="%3."/>
      <w:lvlJc w:val="right"/>
      <w:pPr>
        <w:ind w:left="2160" w:hanging="180"/>
      </w:pPr>
    </w:lvl>
    <w:lvl w:ilvl="3" w:tplc="6C0437FE">
      <w:start w:val="1"/>
      <w:numFmt w:val="decimal"/>
      <w:lvlText w:val="%4."/>
      <w:lvlJc w:val="left"/>
      <w:pPr>
        <w:ind w:left="2880" w:hanging="360"/>
      </w:pPr>
    </w:lvl>
    <w:lvl w:ilvl="4" w:tplc="5298E52A">
      <w:start w:val="1"/>
      <w:numFmt w:val="lowerLetter"/>
      <w:lvlText w:val="%5."/>
      <w:lvlJc w:val="left"/>
      <w:pPr>
        <w:ind w:left="3600" w:hanging="360"/>
      </w:pPr>
    </w:lvl>
    <w:lvl w:ilvl="5" w:tplc="2CEE23CA">
      <w:start w:val="1"/>
      <w:numFmt w:val="lowerRoman"/>
      <w:lvlText w:val="%6."/>
      <w:lvlJc w:val="right"/>
      <w:pPr>
        <w:ind w:left="4320" w:hanging="180"/>
      </w:pPr>
    </w:lvl>
    <w:lvl w:ilvl="6" w:tplc="4EE4095C">
      <w:start w:val="1"/>
      <w:numFmt w:val="decimal"/>
      <w:lvlText w:val="%7."/>
      <w:lvlJc w:val="left"/>
      <w:pPr>
        <w:ind w:left="5040" w:hanging="360"/>
      </w:pPr>
    </w:lvl>
    <w:lvl w:ilvl="7" w:tplc="7780FEAE">
      <w:start w:val="1"/>
      <w:numFmt w:val="lowerLetter"/>
      <w:lvlText w:val="%8."/>
      <w:lvlJc w:val="left"/>
      <w:pPr>
        <w:ind w:left="5760" w:hanging="360"/>
      </w:pPr>
    </w:lvl>
    <w:lvl w:ilvl="8" w:tplc="13FE681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4D015B"/>
    <w:multiLevelType w:val="multilevel"/>
    <w:tmpl w:val="7DF0F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55F26B6C"/>
    <w:multiLevelType w:val="multilevel"/>
    <w:tmpl w:val="919C8A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AA072EE"/>
    <w:multiLevelType w:val="hybridMultilevel"/>
    <w:tmpl w:val="CD942158"/>
    <w:lvl w:ilvl="0" w:tplc="E2D2383E">
      <w:start w:val="7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8A7883D6">
      <w:start w:val="1"/>
      <w:numFmt w:val="decimal"/>
      <w:lvlText w:val="%2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29" w15:restartNumberingAfterBreak="0">
    <w:nsid w:val="5BAC2775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20519E0"/>
    <w:multiLevelType w:val="hybridMultilevel"/>
    <w:tmpl w:val="DDF80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21C10E0"/>
    <w:multiLevelType w:val="hybridMultilevel"/>
    <w:tmpl w:val="2FEA90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233F62A"/>
    <w:multiLevelType w:val="hybridMultilevel"/>
    <w:tmpl w:val="FFFFFFFF"/>
    <w:lvl w:ilvl="0" w:tplc="998880D2">
      <w:start w:val="8"/>
      <w:numFmt w:val="decimal"/>
      <w:lvlText w:val="%1."/>
      <w:lvlJc w:val="left"/>
      <w:pPr>
        <w:ind w:left="720" w:hanging="360"/>
      </w:pPr>
    </w:lvl>
    <w:lvl w:ilvl="1" w:tplc="9FC85AE6">
      <w:start w:val="1"/>
      <w:numFmt w:val="lowerLetter"/>
      <w:lvlText w:val="%2."/>
      <w:lvlJc w:val="left"/>
      <w:pPr>
        <w:ind w:left="1440" w:hanging="360"/>
      </w:pPr>
    </w:lvl>
    <w:lvl w:ilvl="2" w:tplc="AE686D00">
      <w:start w:val="1"/>
      <w:numFmt w:val="lowerRoman"/>
      <w:lvlText w:val="%3."/>
      <w:lvlJc w:val="right"/>
      <w:pPr>
        <w:ind w:left="2160" w:hanging="180"/>
      </w:pPr>
    </w:lvl>
    <w:lvl w:ilvl="3" w:tplc="0C1E53A0">
      <w:start w:val="1"/>
      <w:numFmt w:val="decimal"/>
      <w:lvlText w:val="%4."/>
      <w:lvlJc w:val="left"/>
      <w:pPr>
        <w:ind w:left="2880" w:hanging="360"/>
      </w:pPr>
    </w:lvl>
    <w:lvl w:ilvl="4" w:tplc="7AF21A5C">
      <w:start w:val="1"/>
      <w:numFmt w:val="lowerLetter"/>
      <w:lvlText w:val="%5."/>
      <w:lvlJc w:val="left"/>
      <w:pPr>
        <w:ind w:left="3600" w:hanging="360"/>
      </w:pPr>
    </w:lvl>
    <w:lvl w:ilvl="5" w:tplc="A920CCD4">
      <w:start w:val="1"/>
      <w:numFmt w:val="lowerRoman"/>
      <w:lvlText w:val="%6."/>
      <w:lvlJc w:val="right"/>
      <w:pPr>
        <w:ind w:left="4320" w:hanging="180"/>
      </w:pPr>
    </w:lvl>
    <w:lvl w:ilvl="6" w:tplc="797C2908">
      <w:start w:val="1"/>
      <w:numFmt w:val="decimal"/>
      <w:lvlText w:val="%7."/>
      <w:lvlJc w:val="left"/>
      <w:pPr>
        <w:ind w:left="5040" w:hanging="360"/>
      </w:pPr>
    </w:lvl>
    <w:lvl w:ilvl="7" w:tplc="90DA9A8C">
      <w:start w:val="1"/>
      <w:numFmt w:val="lowerLetter"/>
      <w:lvlText w:val="%8."/>
      <w:lvlJc w:val="left"/>
      <w:pPr>
        <w:ind w:left="5760" w:hanging="360"/>
      </w:pPr>
    </w:lvl>
    <w:lvl w:ilvl="8" w:tplc="7000213E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8A4BAF"/>
    <w:multiLevelType w:val="multilevel"/>
    <w:tmpl w:val="125EF5A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45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6C673D9"/>
    <w:multiLevelType w:val="hybridMultilevel"/>
    <w:tmpl w:val="CED41BFA"/>
    <w:lvl w:ilvl="0" w:tplc="23F6E47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5" w15:restartNumberingAfterBreak="0">
    <w:nsid w:val="68B10DA3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ACD7AB0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AE103FC"/>
    <w:multiLevelType w:val="multilevel"/>
    <w:tmpl w:val="F926CD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C122DBA"/>
    <w:multiLevelType w:val="multilevel"/>
    <w:tmpl w:val="EF5E79C6"/>
    <w:lvl w:ilvl="0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cs="Times New Roman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71"/>
        </w:tabs>
        <w:ind w:left="27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9" w15:restartNumberingAfterBreak="0">
    <w:nsid w:val="6ED657B0"/>
    <w:multiLevelType w:val="hybridMultilevel"/>
    <w:tmpl w:val="4AB43D96"/>
    <w:lvl w:ilvl="0" w:tplc="A2B4686C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BC16D0">
      <w:start w:val="7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0" w15:restartNumberingAfterBreak="0">
    <w:nsid w:val="6F3E67D3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13379D8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30C70E6"/>
    <w:multiLevelType w:val="hybridMultilevel"/>
    <w:tmpl w:val="F926CD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50E700C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7321487"/>
    <w:multiLevelType w:val="multilevel"/>
    <w:tmpl w:val="5CE8B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7F250E1"/>
    <w:multiLevelType w:val="multilevel"/>
    <w:tmpl w:val="308E3D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82A2D1F"/>
    <w:multiLevelType w:val="singleLevel"/>
    <w:tmpl w:val="8F02BF3E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47" w15:restartNumberingAfterBreak="0">
    <w:nsid w:val="78341767"/>
    <w:multiLevelType w:val="hybridMultilevel"/>
    <w:tmpl w:val="FFFFFFFF"/>
    <w:lvl w:ilvl="0" w:tplc="EB829DA2">
      <w:start w:val="1"/>
      <w:numFmt w:val="upperLetter"/>
      <w:lvlText w:val="%1)"/>
      <w:lvlJc w:val="left"/>
      <w:pPr>
        <w:ind w:left="1080" w:hanging="360"/>
      </w:pPr>
    </w:lvl>
    <w:lvl w:ilvl="1" w:tplc="FBC2CEB4">
      <w:start w:val="1"/>
      <w:numFmt w:val="lowerLetter"/>
      <w:lvlText w:val="%2."/>
      <w:lvlJc w:val="left"/>
      <w:pPr>
        <w:ind w:left="1800" w:hanging="360"/>
      </w:pPr>
    </w:lvl>
    <w:lvl w:ilvl="2" w:tplc="5B60E1FA">
      <w:start w:val="1"/>
      <w:numFmt w:val="lowerRoman"/>
      <w:lvlText w:val="%3."/>
      <w:lvlJc w:val="right"/>
      <w:pPr>
        <w:ind w:left="2520" w:hanging="180"/>
      </w:pPr>
    </w:lvl>
    <w:lvl w:ilvl="3" w:tplc="B226F774">
      <w:start w:val="1"/>
      <w:numFmt w:val="decimal"/>
      <w:lvlText w:val="%4."/>
      <w:lvlJc w:val="left"/>
      <w:pPr>
        <w:ind w:left="3240" w:hanging="360"/>
      </w:pPr>
    </w:lvl>
    <w:lvl w:ilvl="4" w:tplc="D9A62CC8">
      <w:start w:val="1"/>
      <w:numFmt w:val="lowerLetter"/>
      <w:lvlText w:val="%5."/>
      <w:lvlJc w:val="left"/>
      <w:pPr>
        <w:ind w:left="3960" w:hanging="360"/>
      </w:pPr>
    </w:lvl>
    <w:lvl w:ilvl="5" w:tplc="50A2E3D0">
      <w:start w:val="1"/>
      <w:numFmt w:val="lowerRoman"/>
      <w:lvlText w:val="%6."/>
      <w:lvlJc w:val="right"/>
      <w:pPr>
        <w:ind w:left="4680" w:hanging="180"/>
      </w:pPr>
    </w:lvl>
    <w:lvl w:ilvl="6" w:tplc="27F4320C">
      <w:start w:val="1"/>
      <w:numFmt w:val="decimal"/>
      <w:lvlText w:val="%7."/>
      <w:lvlJc w:val="left"/>
      <w:pPr>
        <w:ind w:left="5400" w:hanging="360"/>
      </w:pPr>
    </w:lvl>
    <w:lvl w:ilvl="7" w:tplc="69124D76">
      <w:start w:val="1"/>
      <w:numFmt w:val="lowerLetter"/>
      <w:lvlText w:val="%8."/>
      <w:lvlJc w:val="left"/>
      <w:pPr>
        <w:ind w:left="6120" w:hanging="360"/>
      </w:pPr>
    </w:lvl>
    <w:lvl w:ilvl="8" w:tplc="19D8D860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FD14E52"/>
    <w:multiLevelType w:val="hybridMultilevel"/>
    <w:tmpl w:val="C0E223B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80957496">
    <w:abstractNumId w:val="47"/>
  </w:num>
  <w:num w:numId="2" w16cid:durableId="2013877323">
    <w:abstractNumId w:val="32"/>
  </w:num>
  <w:num w:numId="3" w16cid:durableId="16005678">
    <w:abstractNumId w:val="0"/>
  </w:num>
  <w:num w:numId="4" w16cid:durableId="930351369">
    <w:abstractNumId w:val="25"/>
  </w:num>
  <w:num w:numId="5" w16cid:durableId="1937328706">
    <w:abstractNumId w:val="3"/>
  </w:num>
  <w:num w:numId="6" w16cid:durableId="754548528">
    <w:abstractNumId w:val="44"/>
  </w:num>
  <w:num w:numId="7" w16cid:durableId="1477844662">
    <w:abstractNumId w:val="14"/>
  </w:num>
  <w:num w:numId="8" w16cid:durableId="1718309539">
    <w:abstractNumId w:val="26"/>
  </w:num>
  <w:num w:numId="9" w16cid:durableId="2823098">
    <w:abstractNumId w:val="7"/>
  </w:num>
  <w:num w:numId="10" w16cid:durableId="1266041866">
    <w:abstractNumId w:val="21"/>
  </w:num>
  <w:num w:numId="11" w16cid:durableId="388070919">
    <w:abstractNumId w:val="16"/>
  </w:num>
  <w:num w:numId="12" w16cid:durableId="1097752091">
    <w:abstractNumId w:val="19"/>
  </w:num>
  <w:num w:numId="13" w16cid:durableId="330983573">
    <w:abstractNumId w:val="33"/>
  </w:num>
  <w:num w:numId="14" w16cid:durableId="529341792">
    <w:abstractNumId w:val="23"/>
  </w:num>
  <w:num w:numId="15" w16cid:durableId="1512917429">
    <w:abstractNumId w:val="36"/>
  </w:num>
  <w:num w:numId="16" w16cid:durableId="467167016">
    <w:abstractNumId w:val="40"/>
  </w:num>
  <w:num w:numId="17" w16cid:durableId="352728262">
    <w:abstractNumId w:val="27"/>
  </w:num>
  <w:num w:numId="18" w16cid:durableId="1163738494">
    <w:abstractNumId w:val="11"/>
  </w:num>
  <w:num w:numId="19" w16cid:durableId="981084616">
    <w:abstractNumId w:val="45"/>
  </w:num>
  <w:num w:numId="20" w16cid:durableId="1105074448">
    <w:abstractNumId w:val="41"/>
  </w:num>
  <w:num w:numId="21" w16cid:durableId="107547973">
    <w:abstractNumId w:val="13"/>
  </w:num>
  <w:num w:numId="22" w16cid:durableId="104496141">
    <w:abstractNumId w:val="5"/>
  </w:num>
  <w:num w:numId="23" w16cid:durableId="1359047565">
    <w:abstractNumId w:val="18"/>
  </w:num>
  <w:num w:numId="24" w16cid:durableId="969213579">
    <w:abstractNumId w:val="24"/>
  </w:num>
  <w:num w:numId="25" w16cid:durableId="2038892739">
    <w:abstractNumId w:val="8"/>
  </w:num>
  <w:num w:numId="26" w16cid:durableId="815219952">
    <w:abstractNumId w:val="22"/>
  </w:num>
  <w:num w:numId="27" w16cid:durableId="760493290">
    <w:abstractNumId w:val="38"/>
  </w:num>
  <w:num w:numId="28" w16cid:durableId="1813785555">
    <w:abstractNumId w:val="10"/>
  </w:num>
  <w:num w:numId="29" w16cid:durableId="1566795260">
    <w:abstractNumId w:val="46"/>
  </w:num>
  <w:num w:numId="30" w16cid:durableId="1253901224">
    <w:abstractNumId w:val="4"/>
  </w:num>
  <w:num w:numId="31" w16cid:durableId="2046365102">
    <w:abstractNumId w:val="17"/>
  </w:num>
  <w:num w:numId="32" w16cid:durableId="1264222020">
    <w:abstractNumId w:val="2"/>
  </w:num>
  <w:num w:numId="33" w16cid:durableId="495077963">
    <w:abstractNumId w:val="20"/>
  </w:num>
  <w:num w:numId="34" w16cid:durableId="913779095">
    <w:abstractNumId w:val="48"/>
  </w:num>
  <w:num w:numId="35" w16cid:durableId="1330257648">
    <w:abstractNumId w:val="42"/>
  </w:num>
  <w:num w:numId="36" w16cid:durableId="1986617772">
    <w:abstractNumId w:val="37"/>
  </w:num>
  <w:num w:numId="37" w16cid:durableId="167597284">
    <w:abstractNumId w:val="34"/>
  </w:num>
  <w:num w:numId="38" w16cid:durableId="104428194">
    <w:abstractNumId w:val="9"/>
  </w:num>
  <w:num w:numId="39" w16cid:durableId="754520356">
    <w:abstractNumId w:val="43"/>
  </w:num>
  <w:num w:numId="40" w16cid:durableId="1174342727">
    <w:abstractNumId w:val="29"/>
  </w:num>
  <w:num w:numId="41" w16cid:durableId="381445346">
    <w:abstractNumId w:val="30"/>
  </w:num>
  <w:num w:numId="42" w16cid:durableId="1979530202">
    <w:abstractNumId w:val="31"/>
  </w:num>
  <w:num w:numId="43" w16cid:durableId="1812672017">
    <w:abstractNumId w:val="1"/>
  </w:num>
  <w:num w:numId="44" w16cid:durableId="674111842">
    <w:abstractNumId w:val="12"/>
  </w:num>
  <w:num w:numId="45" w16cid:durableId="162354381">
    <w:abstractNumId w:val="35"/>
  </w:num>
  <w:num w:numId="46" w16cid:durableId="2122918334">
    <w:abstractNumId w:val="39"/>
  </w:num>
  <w:num w:numId="47" w16cid:durableId="33166442">
    <w:abstractNumId w:val="28"/>
  </w:num>
  <w:num w:numId="48" w16cid:durableId="921991562">
    <w:abstractNumId w:val="15"/>
  </w:num>
  <w:num w:numId="49" w16cid:durableId="13238546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256C"/>
    <w:rsid w:val="000265D1"/>
    <w:rsid w:val="0002753E"/>
    <w:rsid w:val="00031914"/>
    <w:rsid w:val="00040387"/>
    <w:rsid w:val="000408F5"/>
    <w:rsid w:val="00043E71"/>
    <w:rsid w:val="000459E8"/>
    <w:rsid w:val="00047503"/>
    <w:rsid w:val="00053EB3"/>
    <w:rsid w:val="0005692A"/>
    <w:rsid w:val="00062B2D"/>
    <w:rsid w:val="00063B59"/>
    <w:rsid w:val="0006442F"/>
    <w:rsid w:val="00070AD4"/>
    <w:rsid w:val="00093A3E"/>
    <w:rsid w:val="000A053B"/>
    <w:rsid w:val="000A0BA6"/>
    <w:rsid w:val="000B1FE0"/>
    <w:rsid w:val="000B23C0"/>
    <w:rsid w:val="000B2E54"/>
    <w:rsid w:val="000B4CE2"/>
    <w:rsid w:val="000C275A"/>
    <w:rsid w:val="000C3178"/>
    <w:rsid w:val="000D43EC"/>
    <w:rsid w:val="000F10E4"/>
    <w:rsid w:val="000F25A3"/>
    <w:rsid w:val="000F79EC"/>
    <w:rsid w:val="001027B3"/>
    <w:rsid w:val="00102FCF"/>
    <w:rsid w:val="00106FFF"/>
    <w:rsid w:val="0011347E"/>
    <w:rsid w:val="001201D4"/>
    <w:rsid w:val="0012492D"/>
    <w:rsid w:val="0012630F"/>
    <w:rsid w:val="00132D28"/>
    <w:rsid w:val="00134E60"/>
    <w:rsid w:val="00135DA8"/>
    <w:rsid w:val="001401F6"/>
    <w:rsid w:val="00144155"/>
    <w:rsid w:val="00144BF0"/>
    <w:rsid w:val="00145580"/>
    <w:rsid w:val="0015174E"/>
    <w:rsid w:val="00155036"/>
    <w:rsid w:val="00155860"/>
    <w:rsid w:val="00155CB0"/>
    <w:rsid w:val="00160B2A"/>
    <w:rsid w:val="00162C8E"/>
    <w:rsid w:val="00164DD4"/>
    <w:rsid w:val="00165FCD"/>
    <w:rsid w:val="00167D1E"/>
    <w:rsid w:val="001716D1"/>
    <w:rsid w:val="00172A35"/>
    <w:rsid w:val="00172B6A"/>
    <w:rsid w:val="00174664"/>
    <w:rsid w:val="00183B79"/>
    <w:rsid w:val="0019036A"/>
    <w:rsid w:val="00196B69"/>
    <w:rsid w:val="001A1556"/>
    <w:rsid w:val="001A191A"/>
    <w:rsid w:val="001A4411"/>
    <w:rsid w:val="001B2740"/>
    <w:rsid w:val="001B330F"/>
    <w:rsid w:val="001B47EE"/>
    <w:rsid w:val="001B496B"/>
    <w:rsid w:val="001B4F1F"/>
    <w:rsid w:val="001B5B49"/>
    <w:rsid w:val="001C467A"/>
    <w:rsid w:val="001C664B"/>
    <w:rsid w:val="001D36C7"/>
    <w:rsid w:val="001D788D"/>
    <w:rsid w:val="001E3F08"/>
    <w:rsid w:val="001E5726"/>
    <w:rsid w:val="001E5FA0"/>
    <w:rsid w:val="001F205E"/>
    <w:rsid w:val="0020066F"/>
    <w:rsid w:val="00202713"/>
    <w:rsid w:val="0020779B"/>
    <w:rsid w:val="002078BD"/>
    <w:rsid w:val="0021001A"/>
    <w:rsid w:val="00211A7A"/>
    <w:rsid w:val="00212C93"/>
    <w:rsid w:val="0021593B"/>
    <w:rsid w:val="00215B29"/>
    <w:rsid w:val="002162D5"/>
    <w:rsid w:val="002230C7"/>
    <w:rsid w:val="00226B0E"/>
    <w:rsid w:val="0022780A"/>
    <w:rsid w:val="00227D6A"/>
    <w:rsid w:val="00227EC0"/>
    <w:rsid w:val="0025106D"/>
    <w:rsid w:val="0025124D"/>
    <w:rsid w:val="00252DFE"/>
    <w:rsid w:val="002606F7"/>
    <w:rsid w:val="00262D21"/>
    <w:rsid w:val="00265F79"/>
    <w:rsid w:val="00266070"/>
    <w:rsid w:val="00266D41"/>
    <w:rsid w:val="00277421"/>
    <w:rsid w:val="00282E9D"/>
    <w:rsid w:val="0028740C"/>
    <w:rsid w:val="00287A07"/>
    <w:rsid w:val="00295688"/>
    <w:rsid w:val="00297BE2"/>
    <w:rsid w:val="002A60FE"/>
    <w:rsid w:val="002B3617"/>
    <w:rsid w:val="002B5BBD"/>
    <w:rsid w:val="002B5CDF"/>
    <w:rsid w:val="002C01CA"/>
    <w:rsid w:val="002C1946"/>
    <w:rsid w:val="002C6FE1"/>
    <w:rsid w:val="002D2175"/>
    <w:rsid w:val="002E0E99"/>
    <w:rsid w:val="002E37D2"/>
    <w:rsid w:val="002E4ECD"/>
    <w:rsid w:val="002E7B3B"/>
    <w:rsid w:val="002F1042"/>
    <w:rsid w:val="002F2E37"/>
    <w:rsid w:val="002F7461"/>
    <w:rsid w:val="00304FA6"/>
    <w:rsid w:val="0032005A"/>
    <w:rsid w:val="00323D18"/>
    <w:rsid w:val="003242C5"/>
    <w:rsid w:val="00331187"/>
    <w:rsid w:val="00343D40"/>
    <w:rsid w:val="0034609B"/>
    <w:rsid w:val="00356C66"/>
    <w:rsid w:val="00360E8D"/>
    <w:rsid w:val="00380159"/>
    <w:rsid w:val="003831A5"/>
    <w:rsid w:val="00384504"/>
    <w:rsid w:val="003857DC"/>
    <w:rsid w:val="00385FB4"/>
    <w:rsid w:val="00397144"/>
    <w:rsid w:val="0039790E"/>
    <w:rsid w:val="003A063B"/>
    <w:rsid w:val="003A51FD"/>
    <w:rsid w:val="003A56A4"/>
    <w:rsid w:val="003B472C"/>
    <w:rsid w:val="003B5E6F"/>
    <w:rsid w:val="003C021A"/>
    <w:rsid w:val="003D1A86"/>
    <w:rsid w:val="003D799F"/>
    <w:rsid w:val="003E437D"/>
    <w:rsid w:val="003F22D2"/>
    <w:rsid w:val="003F79D2"/>
    <w:rsid w:val="0040379F"/>
    <w:rsid w:val="00403D80"/>
    <w:rsid w:val="00405BAB"/>
    <w:rsid w:val="004144B0"/>
    <w:rsid w:val="0041681D"/>
    <w:rsid w:val="00421C6C"/>
    <w:rsid w:val="0042508B"/>
    <w:rsid w:val="00425DE7"/>
    <w:rsid w:val="004271AD"/>
    <w:rsid w:val="00430B6B"/>
    <w:rsid w:val="004313B0"/>
    <w:rsid w:val="0043150E"/>
    <w:rsid w:val="004315C4"/>
    <w:rsid w:val="00437E63"/>
    <w:rsid w:val="00440472"/>
    <w:rsid w:val="00440AA0"/>
    <w:rsid w:val="00442ECE"/>
    <w:rsid w:val="004438B3"/>
    <w:rsid w:val="00444AB9"/>
    <w:rsid w:val="00446584"/>
    <w:rsid w:val="00460298"/>
    <w:rsid w:val="004619E5"/>
    <w:rsid w:val="00462512"/>
    <w:rsid w:val="00473D29"/>
    <w:rsid w:val="0047575D"/>
    <w:rsid w:val="00484E5A"/>
    <w:rsid w:val="00486632"/>
    <w:rsid w:val="00490E3B"/>
    <w:rsid w:val="004915E5"/>
    <w:rsid w:val="004955BD"/>
    <w:rsid w:val="004A0CB6"/>
    <w:rsid w:val="004A1556"/>
    <w:rsid w:val="004A38B6"/>
    <w:rsid w:val="004A6FEB"/>
    <w:rsid w:val="004B770D"/>
    <w:rsid w:val="004C2CB0"/>
    <w:rsid w:val="004D2B47"/>
    <w:rsid w:val="004D3D34"/>
    <w:rsid w:val="004D5661"/>
    <w:rsid w:val="004D76C5"/>
    <w:rsid w:val="004E0B76"/>
    <w:rsid w:val="004F1DAF"/>
    <w:rsid w:val="004F2BAA"/>
    <w:rsid w:val="00507073"/>
    <w:rsid w:val="005100C5"/>
    <w:rsid w:val="00512F6A"/>
    <w:rsid w:val="00516633"/>
    <w:rsid w:val="00516F6B"/>
    <w:rsid w:val="0052238B"/>
    <w:rsid w:val="005266BC"/>
    <w:rsid w:val="005325DF"/>
    <w:rsid w:val="00543036"/>
    <w:rsid w:val="00553837"/>
    <w:rsid w:val="00553B94"/>
    <w:rsid w:val="00554AC4"/>
    <w:rsid w:val="00554E1E"/>
    <w:rsid w:val="005551F0"/>
    <w:rsid w:val="00577000"/>
    <w:rsid w:val="00580B91"/>
    <w:rsid w:val="00580CBD"/>
    <w:rsid w:val="0058242B"/>
    <w:rsid w:val="00584054"/>
    <w:rsid w:val="005903A2"/>
    <w:rsid w:val="00593B7D"/>
    <w:rsid w:val="00594F86"/>
    <w:rsid w:val="005953D9"/>
    <w:rsid w:val="00595BB2"/>
    <w:rsid w:val="00596152"/>
    <w:rsid w:val="005A044D"/>
    <w:rsid w:val="005A2208"/>
    <w:rsid w:val="005A7656"/>
    <w:rsid w:val="005A790F"/>
    <w:rsid w:val="005B58A1"/>
    <w:rsid w:val="005C305B"/>
    <w:rsid w:val="005C39CE"/>
    <w:rsid w:val="005CEF46"/>
    <w:rsid w:val="005D3344"/>
    <w:rsid w:val="005E07D0"/>
    <w:rsid w:val="005E1F43"/>
    <w:rsid w:val="005F25C4"/>
    <w:rsid w:val="005F2E8B"/>
    <w:rsid w:val="005F443D"/>
    <w:rsid w:val="005F45C8"/>
    <w:rsid w:val="005F49CA"/>
    <w:rsid w:val="005F5C21"/>
    <w:rsid w:val="005F7FAF"/>
    <w:rsid w:val="00621CE0"/>
    <w:rsid w:val="00624D9A"/>
    <w:rsid w:val="006253D4"/>
    <w:rsid w:val="006306A0"/>
    <w:rsid w:val="00636842"/>
    <w:rsid w:val="00645565"/>
    <w:rsid w:val="00650210"/>
    <w:rsid w:val="00653FBF"/>
    <w:rsid w:val="00667A0B"/>
    <w:rsid w:val="006716EB"/>
    <w:rsid w:val="00673321"/>
    <w:rsid w:val="00674C59"/>
    <w:rsid w:val="006758CC"/>
    <w:rsid w:val="00682344"/>
    <w:rsid w:val="0069370D"/>
    <w:rsid w:val="00694456"/>
    <w:rsid w:val="00695F87"/>
    <w:rsid w:val="006A53A6"/>
    <w:rsid w:val="006B3257"/>
    <w:rsid w:val="006B74E6"/>
    <w:rsid w:val="006D2D84"/>
    <w:rsid w:val="006D58BC"/>
    <w:rsid w:val="006E2EBA"/>
    <w:rsid w:val="006E4CD7"/>
    <w:rsid w:val="006F2316"/>
    <w:rsid w:val="006F57D8"/>
    <w:rsid w:val="006F5D5C"/>
    <w:rsid w:val="0071144F"/>
    <w:rsid w:val="0071711C"/>
    <w:rsid w:val="00722292"/>
    <w:rsid w:val="0072384F"/>
    <w:rsid w:val="007241AE"/>
    <w:rsid w:val="007303D8"/>
    <w:rsid w:val="00735155"/>
    <w:rsid w:val="00736643"/>
    <w:rsid w:val="007430CF"/>
    <w:rsid w:val="00751C00"/>
    <w:rsid w:val="007613F1"/>
    <w:rsid w:val="007771F3"/>
    <w:rsid w:val="007821EF"/>
    <w:rsid w:val="00783BA4"/>
    <w:rsid w:val="007900A2"/>
    <w:rsid w:val="00793B30"/>
    <w:rsid w:val="00796301"/>
    <w:rsid w:val="007A31FE"/>
    <w:rsid w:val="007A3451"/>
    <w:rsid w:val="007A4B32"/>
    <w:rsid w:val="007A5C73"/>
    <w:rsid w:val="007B42A9"/>
    <w:rsid w:val="007C02F0"/>
    <w:rsid w:val="007C29EE"/>
    <w:rsid w:val="007D06BF"/>
    <w:rsid w:val="007D2DD0"/>
    <w:rsid w:val="007D5A73"/>
    <w:rsid w:val="007E23B7"/>
    <w:rsid w:val="007E71A9"/>
    <w:rsid w:val="007F2BC7"/>
    <w:rsid w:val="007F2E10"/>
    <w:rsid w:val="0080157C"/>
    <w:rsid w:val="0080559E"/>
    <w:rsid w:val="00806663"/>
    <w:rsid w:val="00811608"/>
    <w:rsid w:val="00816AC4"/>
    <w:rsid w:val="00822141"/>
    <w:rsid w:val="0082395E"/>
    <w:rsid w:val="00826EB6"/>
    <w:rsid w:val="008302FB"/>
    <w:rsid w:val="008323A2"/>
    <w:rsid w:val="00844B57"/>
    <w:rsid w:val="00861820"/>
    <w:rsid w:val="00865C88"/>
    <w:rsid w:val="00867B7D"/>
    <w:rsid w:val="00872581"/>
    <w:rsid w:val="0087479E"/>
    <w:rsid w:val="00876621"/>
    <w:rsid w:val="00880456"/>
    <w:rsid w:val="008829BE"/>
    <w:rsid w:val="00892B33"/>
    <w:rsid w:val="008942B9"/>
    <w:rsid w:val="00894BE6"/>
    <w:rsid w:val="008B78D1"/>
    <w:rsid w:val="008B7BE6"/>
    <w:rsid w:val="008C057F"/>
    <w:rsid w:val="008E6D33"/>
    <w:rsid w:val="008F0DB4"/>
    <w:rsid w:val="008F2A71"/>
    <w:rsid w:val="00900902"/>
    <w:rsid w:val="009013FA"/>
    <w:rsid w:val="0091074B"/>
    <w:rsid w:val="0091328F"/>
    <w:rsid w:val="0092456C"/>
    <w:rsid w:val="009356CB"/>
    <w:rsid w:val="009438AB"/>
    <w:rsid w:val="0095406A"/>
    <w:rsid w:val="00961400"/>
    <w:rsid w:val="00964D9A"/>
    <w:rsid w:val="00975BC1"/>
    <w:rsid w:val="0097752F"/>
    <w:rsid w:val="00983125"/>
    <w:rsid w:val="0098500C"/>
    <w:rsid w:val="00986DCF"/>
    <w:rsid w:val="00993507"/>
    <w:rsid w:val="009A09C5"/>
    <w:rsid w:val="009A2AAF"/>
    <w:rsid w:val="009A55ED"/>
    <w:rsid w:val="009A6961"/>
    <w:rsid w:val="009B2425"/>
    <w:rsid w:val="009E3DA7"/>
    <w:rsid w:val="009F0738"/>
    <w:rsid w:val="00A060C8"/>
    <w:rsid w:val="00A113F8"/>
    <w:rsid w:val="00A120BD"/>
    <w:rsid w:val="00A26AE4"/>
    <w:rsid w:val="00A27A32"/>
    <w:rsid w:val="00A34649"/>
    <w:rsid w:val="00A34DBE"/>
    <w:rsid w:val="00A37C21"/>
    <w:rsid w:val="00A440CE"/>
    <w:rsid w:val="00A45E0B"/>
    <w:rsid w:val="00A52528"/>
    <w:rsid w:val="00A52733"/>
    <w:rsid w:val="00A56234"/>
    <w:rsid w:val="00A6427A"/>
    <w:rsid w:val="00A65ACB"/>
    <w:rsid w:val="00A72BC8"/>
    <w:rsid w:val="00A839D4"/>
    <w:rsid w:val="00A8448B"/>
    <w:rsid w:val="00A850F1"/>
    <w:rsid w:val="00A91853"/>
    <w:rsid w:val="00A94D71"/>
    <w:rsid w:val="00A95618"/>
    <w:rsid w:val="00AA61B3"/>
    <w:rsid w:val="00AA7460"/>
    <w:rsid w:val="00AB3AB5"/>
    <w:rsid w:val="00AB5B6A"/>
    <w:rsid w:val="00AC1A50"/>
    <w:rsid w:val="00AD3286"/>
    <w:rsid w:val="00AD7766"/>
    <w:rsid w:val="00AE51A1"/>
    <w:rsid w:val="00AE6F2A"/>
    <w:rsid w:val="00AF1776"/>
    <w:rsid w:val="00AF35EC"/>
    <w:rsid w:val="00B015A0"/>
    <w:rsid w:val="00B03E84"/>
    <w:rsid w:val="00B17FB5"/>
    <w:rsid w:val="00B21E02"/>
    <w:rsid w:val="00B2314E"/>
    <w:rsid w:val="00B239CF"/>
    <w:rsid w:val="00B258C4"/>
    <w:rsid w:val="00B266CD"/>
    <w:rsid w:val="00B41A10"/>
    <w:rsid w:val="00B4483A"/>
    <w:rsid w:val="00B456E0"/>
    <w:rsid w:val="00B504E4"/>
    <w:rsid w:val="00B52279"/>
    <w:rsid w:val="00B56DB1"/>
    <w:rsid w:val="00B603DC"/>
    <w:rsid w:val="00B60D86"/>
    <w:rsid w:val="00B73FAD"/>
    <w:rsid w:val="00B741DA"/>
    <w:rsid w:val="00B75F34"/>
    <w:rsid w:val="00B846C9"/>
    <w:rsid w:val="00B86EAE"/>
    <w:rsid w:val="00B87618"/>
    <w:rsid w:val="00B94D50"/>
    <w:rsid w:val="00BA3D17"/>
    <w:rsid w:val="00BB5DA1"/>
    <w:rsid w:val="00BC53B2"/>
    <w:rsid w:val="00BC5EA9"/>
    <w:rsid w:val="00BD5B29"/>
    <w:rsid w:val="00BD6127"/>
    <w:rsid w:val="00BE214D"/>
    <w:rsid w:val="00BE4FE9"/>
    <w:rsid w:val="00BE556C"/>
    <w:rsid w:val="00BF3652"/>
    <w:rsid w:val="00BF60D3"/>
    <w:rsid w:val="00C02F7A"/>
    <w:rsid w:val="00C04025"/>
    <w:rsid w:val="00C13D22"/>
    <w:rsid w:val="00C17B58"/>
    <w:rsid w:val="00C212EF"/>
    <w:rsid w:val="00C631CB"/>
    <w:rsid w:val="00C662BB"/>
    <w:rsid w:val="00C810F4"/>
    <w:rsid w:val="00C840BF"/>
    <w:rsid w:val="00C84B9B"/>
    <w:rsid w:val="00C90DA8"/>
    <w:rsid w:val="00C92304"/>
    <w:rsid w:val="00C928E7"/>
    <w:rsid w:val="00CA010E"/>
    <w:rsid w:val="00CA136B"/>
    <w:rsid w:val="00CB00A2"/>
    <w:rsid w:val="00CB147F"/>
    <w:rsid w:val="00CB505E"/>
    <w:rsid w:val="00CC0938"/>
    <w:rsid w:val="00CC65AB"/>
    <w:rsid w:val="00CD6D35"/>
    <w:rsid w:val="00CE5517"/>
    <w:rsid w:val="00CE68F9"/>
    <w:rsid w:val="00CF218C"/>
    <w:rsid w:val="00CF4B55"/>
    <w:rsid w:val="00D000A1"/>
    <w:rsid w:val="00D0170C"/>
    <w:rsid w:val="00D01912"/>
    <w:rsid w:val="00D11260"/>
    <w:rsid w:val="00D11A79"/>
    <w:rsid w:val="00D146DA"/>
    <w:rsid w:val="00D23F5F"/>
    <w:rsid w:val="00D27463"/>
    <w:rsid w:val="00D3176D"/>
    <w:rsid w:val="00D335A2"/>
    <w:rsid w:val="00D34E60"/>
    <w:rsid w:val="00D366F7"/>
    <w:rsid w:val="00D36D2D"/>
    <w:rsid w:val="00D41DC4"/>
    <w:rsid w:val="00D455A0"/>
    <w:rsid w:val="00D46462"/>
    <w:rsid w:val="00D50B3E"/>
    <w:rsid w:val="00D51469"/>
    <w:rsid w:val="00D56F4E"/>
    <w:rsid w:val="00D61566"/>
    <w:rsid w:val="00D64EB6"/>
    <w:rsid w:val="00D677A5"/>
    <w:rsid w:val="00D72186"/>
    <w:rsid w:val="00D74EAD"/>
    <w:rsid w:val="00D75036"/>
    <w:rsid w:val="00D77A3E"/>
    <w:rsid w:val="00D81E96"/>
    <w:rsid w:val="00D83B88"/>
    <w:rsid w:val="00D84DD1"/>
    <w:rsid w:val="00D91786"/>
    <w:rsid w:val="00D92DF2"/>
    <w:rsid w:val="00D96122"/>
    <w:rsid w:val="00D96F9B"/>
    <w:rsid w:val="00DA1C90"/>
    <w:rsid w:val="00DB30A1"/>
    <w:rsid w:val="00DB696B"/>
    <w:rsid w:val="00DC260D"/>
    <w:rsid w:val="00DC50A6"/>
    <w:rsid w:val="00DD4FA0"/>
    <w:rsid w:val="00DD7741"/>
    <w:rsid w:val="00DE6AAF"/>
    <w:rsid w:val="00DF3DF6"/>
    <w:rsid w:val="00DF5B6B"/>
    <w:rsid w:val="00E02D81"/>
    <w:rsid w:val="00E06BF8"/>
    <w:rsid w:val="00E07389"/>
    <w:rsid w:val="00E17E5E"/>
    <w:rsid w:val="00E20D2C"/>
    <w:rsid w:val="00E35B69"/>
    <w:rsid w:val="00E44143"/>
    <w:rsid w:val="00E44E58"/>
    <w:rsid w:val="00E50ED8"/>
    <w:rsid w:val="00E522D1"/>
    <w:rsid w:val="00E52D82"/>
    <w:rsid w:val="00E603E6"/>
    <w:rsid w:val="00E67224"/>
    <w:rsid w:val="00E6752F"/>
    <w:rsid w:val="00E745F9"/>
    <w:rsid w:val="00E76330"/>
    <w:rsid w:val="00E83031"/>
    <w:rsid w:val="00E9429E"/>
    <w:rsid w:val="00E96E6D"/>
    <w:rsid w:val="00EA1508"/>
    <w:rsid w:val="00EA1F23"/>
    <w:rsid w:val="00EA23F7"/>
    <w:rsid w:val="00EA4D77"/>
    <w:rsid w:val="00EA6CAC"/>
    <w:rsid w:val="00EB1561"/>
    <w:rsid w:val="00EB16BD"/>
    <w:rsid w:val="00EB57EB"/>
    <w:rsid w:val="00ED5CF9"/>
    <w:rsid w:val="00ED66E8"/>
    <w:rsid w:val="00EE0F9D"/>
    <w:rsid w:val="00EE77B4"/>
    <w:rsid w:val="00EF03EA"/>
    <w:rsid w:val="00EF2217"/>
    <w:rsid w:val="00EF71FB"/>
    <w:rsid w:val="00EF7610"/>
    <w:rsid w:val="00F00003"/>
    <w:rsid w:val="00F10228"/>
    <w:rsid w:val="00F10D7C"/>
    <w:rsid w:val="00F120CA"/>
    <w:rsid w:val="00F14C36"/>
    <w:rsid w:val="00F17B36"/>
    <w:rsid w:val="00F319E3"/>
    <w:rsid w:val="00F3328C"/>
    <w:rsid w:val="00F36F3E"/>
    <w:rsid w:val="00F40CEC"/>
    <w:rsid w:val="00F44DC5"/>
    <w:rsid w:val="00F4605B"/>
    <w:rsid w:val="00F5216E"/>
    <w:rsid w:val="00F524C0"/>
    <w:rsid w:val="00F60143"/>
    <w:rsid w:val="00F649B2"/>
    <w:rsid w:val="00F66FF3"/>
    <w:rsid w:val="00F74242"/>
    <w:rsid w:val="00F74459"/>
    <w:rsid w:val="00F82355"/>
    <w:rsid w:val="00F8524E"/>
    <w:rsid w:val="00F91D6C"/>
    <w:rsid w:val="00F933BB"/>
    <w:rsid w:val="00FA0BAE"/>
    <w:rsid w:val="00FA1F67"/>
    <w:rsid w:val="00FB2E5B"/>
    <w:rsid w:val="00FB36F6"/>
    <w:rsid w:val="00FB71F6"/>
    <w:rsid w:val="00FC0B1B"/>
    <w:rsid w:val="00FC6987"/>
    <w:rsid w:val="00FD1B73"/>
    <w:rsid w:val="00FE3D4D"/>
    <w:rsid w:val="00FE5EF6"/>
    <w:rsid w:val="00FE66D2"/>
    <w:rsid w:val="00FF202D"/>
    <w:rsid w:val="00FF7842"/>
    <w:rsid w:val="015F53D4"/>
    <w:rsid w:val="017EBF67"/>
    <w:rsid w:val="0205FED1"/>
    <w:rsid w:val="022FBB8A"/>
    <w:rsid w:val="02723C7D"/>
    <w:rsid w:val="02731449"/>
    <w:rsid w:val="02932A9F"/>
    <w:rsid w:val="02AC7F11"/>
    <w:rsid w:val="02B23760"/>
    <w:rsid w:val="02E3DFAA"/>
    <w:rsid w:val="03101787"/>
    <w:rsid w:val="032DB777"/>
    <w:rsid w:val="032F862B"/>
    <w:rsid w:val="036A391C"/>
    <w:rsid w:val="03D1173E"/>
    <w:rsid w:val="04205623"/>
    <w:rsid w:val="043D3C73"/>
    <w:rsid w:val="0461DF79"/>
    <w:rsid w:val="04B20564"/>
    <w:rsid w:val="055E3DD0"/>
    <w:rsid w:val="059EB273"/>
    <w:rsid w:val="05A95380"/>
    <w:rsid w:val="068ACA81"/>
    <w:rsid w:val="0696EDDE"/>
    <w:rsid w:val="06B55676"/>
    <w:rsid w:val="073CE1F6"/>
    <w:rsid w:val="07D493C0"/>
    <w:rsid w:val="0809BFD3"/>
    <w:rsid w:val="086853AC"/>
    <w:rsid w:val="08CE9601"/>
    <w:rsid w:val="08E07E60"/>
    <w:rsid w:val="0931AC7A"/>
    <w:rsid w:val="094D9FDF"/>
    <w:rsid w:val="09C77C69"/>
    <w:rsid w:val="09EDAF46"/>
    <w:rsid w:val="0A53C05E"/>
    <w:rsid w:val="0A9476B8"/>
    <w:rsid w:val="0AB70C44"/>
    <w:rsid w:val="0B0805E8"/>
    <w:rsid w:val="0B124A6B"/>
    <w:rsid w:val="0B238024"/>
    <w:rsid w:val="0C1F4BD9"/>
    <w:rsid w:val="0C81B663"/>
    <w:rsid w:val="0CBCC4A0"/>
    <w:rsid w:val="0CE3BE03"/>
    <w:rsid w:val="0D6E66BE"/>
    <w:rsid w:val="0E2B13C2"/>
    <w:rsid w:val="0E5034E8"/>
    <w:rsid w:val="0EFAD524"/>
    <w:rsid w:val="0F0F5BBF"/>
    <w:rsid w:val="0FA95096"/>
    <w:rsid w:val="108A1EA2"/>
    <w:rsid w:val="109CA35A"/>
    <w:rsid w:val="10E4B750"/>
    <w:rsid w:val="1119E2DA"/>
    <w:rsid w:val="1231DBD6"/>
    <w:rsid w:val="1250FD73"/>
    <w:rsid w:val="129652AC"/>
    <w:rsid w:val="1332EEE6"/>
    <w:rsid w:val="13890C89"/>
    <w:rsid w:val="138A900F"/>
    <w:rsid w:val="13C10BEC"/>
    <w:rsid w:val="13DCA91B"/>
    <w:rsid w:val="148D850C"/>
    <w:rsid w:val="14BF3419"/>
    <w:rsid w:val="15127C03"/>
    <w:rsid w:val="151B50CB"/>
    <w:rsid w:val="152DE45A"/>
    <w:rsid w:val="1569B5DD"/>
    <w:rsid w:val="15C78E72"/>
    <w:rsid w:val="15DE16C5"/>
    <w:rsid w:val="15E2FD37"/>
    <w:rsid w:val="16155810"/>
    <w:rsid w:val="16883FD5"/>
    <w:rsid w:val="16B0FEED"/>
    <w:rsid w:val="16E31942"/>
    <w:rsid w:val="17449324"/>
    <w:rsid w:val="17657CB8"/>
    <w:rsid w:val="17C3DA70"/>
    <w:rsid w:val="17DF91E3"/>
    <w:rsid w:val="18250D8E"/>
    <w:rsid w:val="1844C625"/>
    <w:rsid w:val="18809ACF"/>
    <w:rsid w:val="18BDD46A"/>
    <w:rsid w:val="18E5181F"/>
    <w:rsid w:val="18EBA743"/>
    <w:rsid w:val="18F20107"/>
    <w:rsid w:val="18F26EAA"/>
    <w:rsid w:val="190EB936"/>
    <w:rsid w:val="191D5D19"/>
    <w:rsid w:val="19C2372C"/>
    <w:rsid w:val="19CB433C"/>
    <w:rsid w:val="19FA995A"/>
    <w:rsid w:val="1A6F1D1E"/>
    <w:rsid w:val="1AB4CF29"/>
    <w:rsid w:val="1AD8B43D"/>
    <w:rsid w:val="1B323191"/>
    <w:rsid w:val="1B42470B"/>
    <w:rsid w:val="1BA6B0BC"/>
    <w:rsid w:val="1BB2E3EE"/>
    <w:rsid w:val="1BD4A57C"/>
    <w:rsid w:val="1BF178E5"/>
    <w:rsid w:val="1C586272"/>
    <w:rsid w:val="1CFBB52A"/>
    <w:rsid w:val="1D44CFCF"/>
    <w:rsid w:val="1D4C2699"/>
    <w:rsid w:val="1D54F3C7"/>
    <w:rsid w:val="1D7D02BD"/>
    <w:rsid w:val="1DF4B2A3"/>
    <w:rsid w:val="1E3AD376"/>
    <w:rsid w:val="1E6B9739"/>
    <w:rsid w:val="1EAAE823"/>
    <w:rsid w:val="1ED7396C"/>
    <w:rsid w:val="1F5A25C2"/>
    <w:rsid w:val="1F7B86F0"/>
    <w:rsid w:val="1FB31C65"/>
    <w:rsid w:val="1FE56122"/>
    <w:rsid w:val="201C1A70"/>
    <w:rsid w:val="20242CEE"/>
    <w:rsid w:val="203DF8EF"/>
    <w:rsid w:val="2072BABC"/>
    <w:rsid w:val="20771C40"/>
    <w:rsid w:val="208761D1"/>
    <w:rsid w:val="20A9BECB"/>
    <w:rsid w:val="20B0CDD2"/>
    <w:rsid w:val="20C284E2"/>
    <w:rsid w:val="20D8E53F"/>
    <w:rsid w:val="20E04B81"/>
    <w:rsid w:val="21003D3E"/>
    <w:rsid w:val="2167C05D"/>
    <w:rsid w:val="216B4BDA"/>
    <w:rsid w:val="2175BC8E"/>
    <w:rsid w:val="219B3216"/>
    <w:rsid w:val="21FD29AE"/>
    <w:rsid w:val="224246C5"/>
    <w:rsid w:val="226C8B67"/>
    <w:rsid w:val="230E6E46"/>
    <w:rsid w:val="232DDDDB"/>
    <w:rsid w:val="2356D2BE"/>
    <w:rsid w:val="2415A95C"/>
    <w:rsid w:val="2438369A"/>
    <w:rsid w:val="24894210"/>
    <w:rsid w:val="24A44A04"/>
    <w:rsid w:val="24EC945E"/>
    <w:rsid w:val="25389239"/>
    <w:rsid w:val="25E6E257"/>
    <w:rsid w:val="26204DFE"/>
    <w:rsid w:val="2636A4CA"/>
    <w:rsid w:val="267C1C5C"/>
    <w:rsid w:val="272B3B3F"/>
    <w:rsid w:val="275BDB4B"/>
    <w:rsid w:val="279776FD"/>
    <w:rsid w:val="28939A71"/>
    <w:rsid w:val="28CACC51"/>
    <w:rsid w:val="28F2B909"/>
    <w:rsid w:val="2922CCCF"/>
    <w:rsid w:val="2932FB27"/>
    <w:rsid w:val="2939A764"/>
    <w:rsid w:val="293BD631"/>
    <w:rsid w:val="2949C727"/>
    <w:rsid w:val="29A18617"/>
    <w:rsid w:val="2A07188A"/>
    <w:rsid w:val="2A74C824"/>
    <w:rsid w:val="2AE55249"/>
    <w:rsid w:val="2AEBFBDA"/>
    <w:rsid w:val="2B489E09"/>
    <w:rsid w:val="2B84A009"/>
    <w:rsid w:val="2B9BDCE9"/>
    <w:rsid w:val="2C86F4ED"/>
    <w:rsid w:val="2C961A7D"/>
    <w:rsid w:val="2CE27524"/>
    <w:rsid w:val="2D287588"/>
    <w:rsid w:val="2D86E6EA"/>
    <w:rsid w:val="2E3FB579"/>
    <w:rsid w:val="2EFE5883"/>
    <w:rsid w:val="2F3C2F8A"/>
    <w:rsid w:val="30197DAC"/>
    <w:rsid w:val="30563BBC"/>
    <w:rsid w:val="3079C6B6"/>
    <w:rsid w:val="30B2A0B2"/>
    <w:rsid w:val="30CE0A93"/>
    <w:rsid w:val="30F57826"/>
    <w:rsid w:val="30FF0654"/>
    <w:rsid w:val="31465A82"/>
    <w:rsid w:val="31AABCCF"/>
    <w:rsid w:val="3204FF2A"/>
    <w:rsid w:val="32279726"/>
    <w:rsid w:val="3235A0A6"/>
    <w:rsid w:val="32544519"/>
    <w:rsid w:val="33909AF7"/>
    <w:rsid w:val="33E6160F"/>
    <w:rsid w:val="34701965"/>
    <w:rsid w:val="3474D823"/>
    <w:rsid w:val="3498D581"/>
    <w:rsid w:val="34F7AB8F"/>
    <w:rsid w:val="35062F73"/>
    <w:rsid w:val="359A3BF6"/>
    <w:rsid w:val="35EE3315"/>
    <w:rsid w:val="3622C3EC"/>
    <w:rsid w:val="3668D2AB"/>
    <w:rsid w:val="3673062C"/>
    <w:rsid w:val="36AF7AE2"/>
    <w:rsid w:val="3760E775"/>
    <w:rsid w:val="37ADA130"/>
    <w:rsid w:val="37F66E8B"/>
    <w:rsid w:val="38481D04"/>
    <w:rsid w:val="389B913F"/>
    <w:rsid w:val="38B84D17"/>
    <w:rsid w:val="38E0214E"/>
    <w:rsid w:val="38E30711"/>
    <w:rsid w:val="39608E48"/>
    <w:rsid w:val="396CE379"/>
    <w:rsid w:val="399B6049"/>
    <w:rsid w:val="39AC5741"/>
    <w:rsid w:val="3A6962C8"/>
    <w:rsid w:val="3A90336D"/>
    <w:rsid w:val="3ADBA236"/>
    <w:rsid w:val="3AE78CF9"/>
    <w:rsid w:val="3AFB364C"/>
    <w:rsid w:val="3B249FE8"/>
    <w:rsid w:val="3B714FD6"/>
    <w:rsid w:val="3B95377B"/>
    <w:rsid w:val="3BB957BB"/>
    <w:rsid w:val="3C0F89E5"/>
    <w:rsid w:val="3C46F2F4"/>
    <w:rsid w:val="3C765EF9"/>
    <w:rsid w:val="3C78C2EC"/>
    <w:rsid w:val="3C834A48"/>
    <w:rsid w:val="3C91DF4E"/>
    <w:rsid w:val="3CE6E6BE"/>
    <w:rsid w:val="3D1BE270"/>
    <w:rsid w:val="3D31701B"/>
    <w:rsid w:val="3E157352"/>
    <w:rsid w:val="3E459ADD"/>
    <w:rsid w:val="3E510DD4"/>
    <w:rsid w:val="3E7DD907"/>
    <w:rsid w:val="3E8F843D"/>
    <w:rsid w:val="3F5C416E"/>
    <w:rsid w:val="3F6AEFD6"/>
    <w:rsid w:val="404FE569"/>
    <w:rsid w:val="40564574"/>
    <w:rsid w:val="405A94B8"/>
    <w:rsid w:val="4097D347"/>
    <w:rsid w:val="40AF1CB9"/>
    <w:rsid w:val="41281A8E"/>
    <w:rsid w:val="415F87A4"/>
    <w:rsid w:val="419A5393"/>
    <w:rsid w:val="420F8637"/>
    <w:rsid w:val="4306D369"/>
    <w:rsid w:val="433A1683"/>
    <w:rsid w:val="43416A5A"/>
    <w:rsid w:val="436489DA"/>
    <w:rsid w:val="4384AC3E"/>
    <w:rsid w:val="43A61E45"/>
    <w:rsid w:val="43F394E8"/>
    <w:rsid w:val="44216AD1"/>
    <w:rsid w:val="44DB1126"/>
    <w:rsid w:val="4516DDCC"/>
    <w:rsid w:val="45BDA114"/>
    <w:rsid w:val="46C9B169"/>
    <w:rsid w:val="46D87F04"/>
    <w:rsid w:val="47365377"/>
    <w:rsid w:val="47405427"/>
    <w:rsid w:val="474FC887"/>
    <w:rsid w:val="4833CE52"/>
    <w:rsid w:val="487FC756"/>
    <w:rsid w:val="48B5DDE5"/>
    <w:rsid w:val="48CCADFF"/>
    <w:rsid w:val="49A66675"/>
    <w:rsid w:val="49ECD0AD"/>
    <w:rsid w:val="4A242412"/>
    <w:rsid w:val="4ADA3A08"/>
    <w:rsid w:val="4B0123B5"/>
    <w:rsid w:val="4B1FBFA6"/>
    <w:rsid w:val="4BBAE1C7"/>
    <w:rsid w:val="4BC29C8F"/>
    <w:rsid w:val="4C9D0548"/>
    <w:rsid w:val="4CC93915"/>
    <w:rsid w:val="4D38CA5B"/>
    <w:rsid w:val="4D879723"/>
    <w:rsid w:val="4D96319F"/>
    <w:rsid w:val="4DB1329C"/>
    <w:rsid w:val="4E7E11A0"/>
    <w:rsid w:val="4E92F6A4"/>
    <w:rsid w:val="4EDAE33A"/>
    <w:rsid w:val="4EDE5404"/>
    <w:rsid w:val="4F5AC656"/>
    <w:rsid w:val="4F613641"/>
    <w:rsid w:val="4FDA1863"/>
    <w:rsid w:val="5060A932"/>
    <w:rsid w:val="508F241E"/>
    <w:rsid w:val="50D2A0A2"/>
    <w:rsid w:val="5101CB3D"/>
    <w:rsid w:val="510706AC"/>
    <w:rsid w:val="514AF5E8"/>
    <w:rsid w:val="5166A183"/>
    <w:rsid w:val="518BBC9B"/>
    <w:rsid w:val="51A53444"/>
    <w:rsid w:val="51C4E311"/>
    <w:rsid w:val="51E56368"/>
    <w:rsid w:val="521C082B"/>
    <w:rsid w:val="5245A80A"/>
    <w:rsid w:val="52B6517B"/>
    <w:rsid w:val="52F0111D"/>
    <w:rsid w:val="53696575"/>
    <w:rsid w:val="53713B07"/>
    <w:rsid w:val="5374CF64"/>
    <w:rsid w:val="53DAACE7"/>
    <w:rsid w:val="5400F7CF"/>
    <w:rsid w:val="54927227"/>
    <w:rsid w:val="54F6D2AB"/>
    <w:rsid w:val="553B4AF0"/>
    <w:rsid w:val="557118F7"/>
    <w:rsid w:val="5574418A"/>
    <w:rsid w:val="55AFE377"/>
    <w:rsid w:val="55DA3D26"/>
    <w:rsid w:val="55DBD34B"/>
    <w:rsid w:val="55ED3F6C"/>
    <w:rsid w:val="564BCD4B"/>
    <w:rsid w:val="569F3198"/>
    <w:rsid w:val="56A95E6C"/>
    <w:rsid w:val="56E15E21"/>
    <w:rsid w:val="57C778C2"/>
    <w:rsid w:val="581DF3CE"/>
    <w:rsid w:val="583370D2"/>
    <w:rsid w:val="58BEF1C2"/>
    <w:rsid w:val="58FDA7E3"/>
    <w:rsid w:val="59740065"/>
    <w:rsid w:val="5982537E"/>
    <w:rsid w:val="59B3EEB1"/>
    <w:rsid w:val="59B5D887"/>
    <w:rsid w:val="59C00089"/>
    <w:rsid w:val="5A320314"/>
    <w:rsid w:val="5A3542BE"/>
    <w:rsid w:val="5B61F746"/>
    <w:rsid w:val="5B95EF93"/>
    <w:rsid w:val="5BD48581"/>
    <w:rsid w:val="5CAAADB0"/>
    <w:rsid w:val="5D08319C"/>
    <w:rsid w:val="5D3248DE"/>
    <w:rsid w:val="5D9AC10B"/>
    <w:rsid w:val="5DBBE67D"/>
    <w:rsid w:val="5DE58C20"/>
    <w:rsid w:val="5E54C688"/>
    <w:rsid w:val="5E5A3A94"/>
    <w:rsid w:val="5E764CEC"/>
    <w:rsid w:val="5E7BDC36"/>
    <w:rsid w:val="5ECA0441"/>
    <w:rsid w:val="5EEF3E8F"/>
    <w:rsid w:val="5EF203F4"/>
    <w:rsid w:val="5F3536AC"/>
    <w:rsid w:val="5F9B3E9F"/>
    <w:rsid w:val="5FAF841C"/>
    <w:rsid w:val="603B11F0"/>
    <w:rsid w:val="6052342E"/>
    <w:rsid w:val="61241E57"/>
    <w:rsid w:val="613AC813"/>
    <w:rsid w:val="615DDAFB"/>
    <w:rsid w:val="615EFDDA"/>
    <w:rsid w:val="618BDDA0"/>
    <w:rsid w:val="61CA166B"/>
    <w:rsid w:val="61CA6D99"/>
    <w:rsid w:val="61DA29C8"/>
    <w:rsid w:val="62ECA8CC"/>
    <w:rsid w:val="62F3D4F0"/>
    <w:rsid w:val="6320AF7E"/>
    <w:rsid w:val="6356DDE2"/>
    <w:rsid w:val="639666EA"/>
    <w:rsid w:val="63C95B02"/>
    <w:rsid w:val="63D0959A"/>
    <w:rsid w:val="641EDCB6"/>
    <w:rsid w:val="6420B792"/>
    <w:rsid w:val="64220D5F"/>
    <w:rsid w:val="64CD6D15"/>
    <w:rsid w:val="64FD1B14"/>
    <w:rsid w:val="653C79C9"/>
    <w:rsid w:val="655ABB3D"/>
    <w:rsid w:val="65C7BF54"/>
    <w:rsid w:val="65D72882"/>
    <w:rsid w:val="6692798D"/>
    <w:rsid w:val="66A56020"/>
    <w:rsid w:val="66B8DEBD"/>
    <w:rsid w:val="66E2E4A6"/>
    <w:rsid w:val="671000D3"/>
    <w:rsid w:val="67514A88"/>
    <w:rsid w:val="67A367D1"/>
    <w:rsid w:val="67B66F60"/>
    <w:rsid w:val="67DEC92A"/>
    <w:rsid w:val="67FFA7EA"/>
    <w:rsid w:val="6817D1A3"/>
    <w:rsid w:val="6841725F"/>
    <w:rsid w:val="6880A9D5"/>
    <w:rsid w:val="689AA04F"/>
    <w:rsid w:val="68E4E242"/>
    <w:rsid w:val="68EDB55C"/>
    <w:rsid w:val="6957B022"/>
    <w:rsid w:val="697FBE52"/>
    <w:rsid w:val="6990DAFB"/>
    <w:rsid w:val="699CD760"/>
    <w:rsid w:val="6A234A2D"/>
    <w:rsid w:val="6A5237AA"/>
    <w:rsid w:val="6B1247C1"/>
    <w:rsid w:val="6B36DA07"/>
    <w:rsid w:val="6B38FA7A"/>
    <w:rsid w:val="6B618A1A"/>
    <w:rsid w:val="6BD3FE03"/>
    <w:rsid w:val="6BF219EF"/>
    <w:rsid w:val="6C10261B"/>
    <w:rsid w:val="6C358BC3"/>
    <w:rsid w:val="6C709A4C"/>
    <w:rsid w:val="6CCA172D"/>
    <w:rsid w:val="6D00CE58"/>
    <w:rsid w:val="6D6B4D8D"/>
    <w:rsid w:val="6E356298"/>
    <w:rsid w:val="6EDEF6F0"/>
    <w:rsid w:val="6F597686"/>
    <w:rsid w:val="6F5B7A7D"/>
    <w:rsid w:val="7021B4F2"/>
    <w:rsid w:val="70F4D27D"/>
    <w:rsid w:val="710BEC69"/>
    <w:rsid w:val="71577113"/>
    <w:rsid w:val="7174689F"/>
    <w:rsid w:val="71CBC78A"/>
    <w:rsid w:val="71DE49DC"/>
    <w:rsid w:val="71F8AADA"/>
    <w:rsid w:val="72568D66"/>
    <w:rsid w:val="7260C92A"/>
    <w:rsid w:val="72C027DC"/>
    <w:rsid w:val="7338C352"/>
    <w:rsid w:val="737563CB"/>
    <w:rsid w:val="73CEFDD4"/>
    <w:rsid w:val="74146578"/>
    <w:rsid w:val="742CF787"/>
    <w:rsid w:val="74F8B92B"/>
    <w:rsid w:val="750B7105"/>
    <w:rsid w:val="7526F117"/>
    <w:rsid w:val="755C886D"/>
    <w:rsid w:val="75656380"/>
    <w:rsid w:val="758608D4"/>
    <w:rsid w:val="7705977B"/>
    <w:rsid w:val="773EF092"/>
    <w:rsid w:val="7750B632"/>
    <w:rsid w:val="7772B2EE"/>
    <w:rsid w:val="77AFCE06"/>
    <w:rsid w:val="77E7E994"/>
    <w:rsid w:val="77FC4082"/>
    <w:rsid w:val="77FC82AF"/>
    <w:rsid w:val="7937E11B"/>
    <w:rsid w:val="79EEE012"/>
    <w:rsid w:val="79F5BF83"/>
    <w:rsid w:val="7A0CB2A0"/>
    <w:rsid w:val="7A400BEC"/>
    <w:rsid w:val="7B00DDA7"/>
    <w:rsid w:val="7B11B225"/>
    <w:rsid w:val="7B2EC7B1"/>
    <w:rsid w:val="7BC1FEE1"/>
    <w:rsid w:val="7BCF9735"/>
    <w:rsid w:val="7BDF4052"/>
    <w:rsid w:val="7C318D5B"/>
    <w:rsid w:val="7C3CF56A"/>
    <w:rsid w:val="7C6A7032"/>
    <w:rsid w:val="7CC10CF9"/>
    <w:rsid w:val="7CC9930F"/>
    <w:rsid w:val="7CD4252D"/>
    <w:rsid w:val="7CF4D08F"/>
    <w:rsid w:val="7D0FA590"/>
    <w:rsid w:val="7D679C67"/>
    <w:rsid w:val="7D7756C5"/>
    <w:rsid w:val="7DB0C7C9"/>
    <w:rsid w:val="7DCC77D5"/>
    <w:rsid w:val="7E3871A7"/>
    <w:rsid w:val="7E3C2B2E"/>
    <w:rsid w:val="7E8AA4D5"/>
    <w:rsid w:val="7F08CD72"/>
    <w:rsid w:val="7F2CF196"/>
    <w:rsid w:val="7F5155C7"/>
    <w:rsid w:val="7F61F89F"/>
    <w:rsid w:val="7FD02AED"/>
    <w:rsid w:val="7FE1C67C"/>
    <w:rsid w:val="7FFB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6C446162-BA56-4254-8FAF-F4B07C65E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aliases w:val="Normal,K2 lista alfabetyczna,1_literowka,Literowanie,Akapit z listą3,Akapit z listą31,Podsis rysunku,Wypunktowanie,Normal2,Obiekt,List Paragraph1,Wyliczanie,Numerowanie,BulletC,PZI-AK_LISTA,Akapit z listą;1_literowka,L1"/>
    <w:basedOn w:val="Normalny"/>
    <w:link w:val="AkapitzlistZnak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character" w:customStyle="1" w:styleId="AkapitzlistZnak">
    <w:name w:val="Akapit z listą Znak"/>
    <w:aliases w:val="Normal Znak,K2 lista alfabetyczna Znak,1_literowka Znak,Literowanie Znak,Akapit z listą3 Znak,Akapit z listą31 Znak,Podsis rysunku Znak,Wypunktowanie Znak,Normal2 Znak,Obiekt Znak,List Paragraph1 Znak,Wyliczanie Znak,Numerowanie Znak"/>
    <w:link w:val="Akapitzlist"/>
    <w:uiPriority w:val="34"/>
    <w:qFormat/>
    <w:locked/>
    <w:rsid w:val="00211A7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17D47-A51B-45FC-B45D-9742E7C5660F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2.xml><?xml version="1.0" encoding="utf-8"?>
<ds:datastoreItem xmlns:ds="http://schemas.openxmlformats.org/officeDocument/2006/customXml" ds:itemID="{AB72B223-C5DF-4CED-8264-95DE4DD039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26DEA8-3B42-4349-8B47-7468244D4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9</TotalTime>
  <Pages>4</Pages>
  <Words>692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uchwały nr …………</vt:lpstr>
    </vt:vector>
  </TitlesOfParts>
  <Company>FRSE</Company>
  <LinksUpToDate>false</LinksUpToDate>
  <CharactersWithSpaces>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</dc:title>
  <dc:subject/>
  <dc:creator>epog</dc:creator>
  <cp:keywords/>
  <cp:lastModifiedBy>Mariola Przetacka</cp:lastModifiedBy>
  <cp:revision>42</cp:revision>
  <cp:lastPrinted>2021-07-29T12:31:00Z</cp:lastPrinted>
  <dcterms:created xsi:type="dcterms:W3CDTF">2024-08-05T15:43:00Z</dcterms:created>
  <dcterms:modified xsi:type="dcterms:W3CDTF">2026-03-19T12:02:00Z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